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3185" w14:textId="0FC8284D" w:rsidR="00001618" w:rsidRPr="006C6455" w:rsidRDefault="00001618" w:rsidP="006C6455">
      <w:pPr>
        <w:shd w:val="clear" w:color="auto" w:fill="365F91" w:themeFill="accent1" w:themeFillShade="BF"/>
        <w:spacing w:line="276" w:lineRule="auto"/>
        <w:jc w:val="center"/>
        <w:rPr>
          <w:rStyle w:val="lev"/>
          <w:bCs w:val="0"/>
          <w:color w:val="FFFFFF" w:themeColor="background1"/>
          <w:sz w:val="28"/>
          <w:szCs w:val="28"/>
        </w:rPr>
      </w:pPr>
      <w:r w:rsidRPr="006C6455">
        <w:rPr>
          <w:rStyle w:val="lev"/>
          <w:bCs w:val="0"/>
          <w:color w:val="FFFFFF" w:themeColor="background1"/>
          <w:sz w:val="28"/>
          <w:szCs w:val="28"/>
        </w:rPr>
        <w:t>ACTE D’ENGAGEMENT</w:t>
      </w:r>
    </w:p>
    <w:p w14:paraId="71F3D07E" w14:textId="77777777" w:rsidR="00001618" w:rsidRPr="00821190" w:rsidRDefault="00001618" w:rsidP="00001618">
      <w:pPr>
        <w:tabs>
          <w:tab w:val="left" w:pos="426"/>
          <w:tab w:val="left" w:pos="851"/>
        </w:tabs>
        <w:spacing w:line="276" w:lineRule="auto"/>
        <w:jc w:val="center"/>
        <w:rPr>
          <w:rFonts w:cstheme="minorHAnsi"/>
          <w:sz w:val="24"/>
          <w:szCs w:val="24"/>
        </w:rPr>
      </w:pPr>
    </w:p>
    <w:p w14:paraId="31FB3D87" w14:textId="2D194C25"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373B1CB0"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9A0D24" w:rsidRPr="009A0D24">
              <w:rPr>
                <w:b/>
                <w:bCs/>
                <w:color w:val="FFFFFF" w:themeColor="background1"/>
                <w:szCs w:val="22"/>
              </w:rPr>
              <w:t xml:space="preserve">– </w:t>
            </w:r>
            <w:r w:rsidRPr="00001618">
              <w:rPr>
                <w:rStyle w:val="lev"/>
                <w:bCs w:val="0"/>
                <w:color w:val="FFFFFF" w:themeColor="background1"/>
                <w:szCs w:val="22"/>
              </w:rPr>
              <w:t>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7D3F02F9" w14:textId="77777777" w:rsidR="00F35054" w:rsidRPr="00001618" w:rsidRDefault="00F35054" w:rsidP="00001618">
      <w:pPr>
        <w:tabs>
          <w:tab w:val="left" w:pos="426"/>
          <w:tab w:val="left" w:pos="851"/>
        </w:tabs>
        <w:spacing w:line="276" w:lineRule="auto"/>
        <w:jc w:val="both"/>
        <w:rPr>
          <w:rFonts w:cstheme="minorHAnsi"/>
          <w:bCs/>
          <w:i/>
          <w:szCs w:val="22"/>
        </w:rPr>
      </w:pPr>
    </w:p>
    <w:p w14:paraId="2D3CC1C2" w14:textId="77777777" w:rsidR="00941C39" w:rsidRPr="00001618" w:rsidRDefault="00941C39" w:rsidP="008C37A9">
      <w:pPr>
        <w:widowControl w:val="0"/>
        <w:autoSpaceDE w:val="0"/>
        <w:autoSpaceDN w:val="0"/>
        <w:adjustRightInd w:val="0"/>
        <w:spacing w:line="276" w:lineRule="auto"/>
        <w:rPr>
          <w:rFonts w:cs="Arial"/>
          <w:szCs w:val="22"/>
        </w:rPr>
      </w:pPr>
      <w:r w:rsidRPr="00001618">
        <w:rPr>
          <w:rFonts w:cstheme="minorHAnsi"/>
          <w:b/>
          <w:bCs/>
          <w:szCs w:val="22"/>
        </w:rPr>
        <w:t>SOUSCRIPTION DE CONTRATS D'ASSURANCE POUR LES BESOINS DE</w:t>
      </w:r>
      <w:r>
        <w:rPr>
          <w:rFonts w:cstheme="minorHAnsi"/>
          <w:b/>
          <w:bCs/>
          <w:szCs w:val="22"/>
        </w:rPr>
        <w:t xml:space="preserve"> L’ACHETEUR PUBLIC CI-APRES DESIGNÉ : </w:t>
      </w:r>
    </w:p>
    <w:p w14:paraId="0EE208F2" w14:textId="77777777" w:rsidR="00941C39" w:rsidRPr="00001618" w:rsidRDefault="00941C39" w:rsidP="008C37A9">
      <w:pPr>
        <w:spacing w:line="276" w:lineRule="auto"/>
        <w:rPr>
          <w:b/>
          <w:bCs/>
          <w:szCs w:val="22"/>
        </w:rPr>
      </w:pPr>
    </w:p>
    <w:p w14:paraId="107DDABF" w14:textId="77777777" w:rsidR="00941C39" w:rsidRPr="00823086" w:rsidRDefault="00941C39" w:rsidP="008C37A9">
      <w:pPr>
        <w:widowControl w:val="0"/>
        <w:autoSpaceDE w:val="0"/>
        <w:autoSpaceDN w:val="0"/>
        <w:adjustRightInd w:val="0"/>
        <w:spacing w:line="276" w:lineRule="auto"/>
        <w:rPr>
          <w:b/>
          <w:bCs/>
        </w:rPr>
      </w:pPr>
      <w:r w:rsidRPr="00823086">
        <w:rPr>
          <w:b/>
          <w:bCs/>
        </w:rPr>
        <w:t>COMMUNE ET CENTRE COMMUNAL D’ACTION SOCIALE DE JURANÇON</w:t>
      </w:r>
    </w:p>
    <w:p w14:paraId="473D9905" w14:textId="77777777" w:rsidR="00941C39" w:rsidRPr="00823086" w:rsidRDefault="00941C39" w:rsidP="008C37A9">
      <w:pPr>
        <w:widowControl w:val="0"/>
        <w:autoSpaceDE w:val="0"/>
        <w:autoSpaceDN w:val="0"/>
        <w:adjustRightInd w:val="0"/>
        <w:spacing w:line="276" w:lineRule="auto"/>
        <w:rPr>
          <w:b/>
          <w:bCs/>
        </w:rPr>
      </w:pPr>
      <w:r w:rsidRPr="00823086">
        <w:rPr>
          <w:b/>
          <w:bCs/>
        </w:rPr>
        <w:t xml:space="preserve">MAIRIE </w:t>
      </w:r>
    </w:p>
    <w:p w14:paraId="429F5ABA" w14:textId="2AA3A2EB" w:rsidR="004F5E69" w:rsidRPr="00823086" w:rsidRDefault="00941C39" w:rsidP="008C37A9">
      <w:pPr>
        <w:widowControl w:val="0"/>
        <w:autoSpaceDE w:val="0"/>
        <w:autoSpaceDN w:val="0"/>
        <w:adjustRightInd w:val="0"/>
        <w:spacing w:line="276" w:lineRule="auto"/>
        <w:rPr>
          <w:b/>
          <w:bCs/>
        </w:rPr>
      </w:pPr>
      <w:r w:rsidRPr="00823086">
        <w:rPr>
          <w:b/>
          <w:bCs/>
        </w:rPr>
        <w:t>6 RUE CHARLES DE GAULLE</w:t>
      </w:r>
    </w:p>
    <w:p w14:paraId="02194BFC" w14:textId="77777777" w:rsidR="00941C39" w:rsidRDefault="00941C39" w:rsidP="008C37A9">
      <w:pPr>
        <w:widowControl w:val="0"/>
        <w:autoSpaceDE w:val="0"/>
        <w:autoSpaceDN w:val="0"/>
        <w:adjustRightInd w:val="0"/>
        <w:spacing w:line="276" w:lineRule="auto"/>
        <w:rPr>
          <w:b/>
          <w:bCs/>
        </w:rPr>
      </w:pPr>
      <w:r w:rsidRPr="00823086">
        <w:rPr>
          <w:b/>
          <w:bCs/>
        </w:rPr>
        <w:t>64110 JURANÇON</w:t>
      </w:r>
    </w:p>
    <w:p w14:paraId="65190AAD" w14:textId="77777777" w:rsidR="0002282E" w:rsidRDefault="0002282E" w:rsidP="0002282E">
      <w:pPr>
        <w:rPr>
          <w:color w:val="F79646" w:themeColor="accent6"/>
        </w:rPr>
      </w:pP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Default="00F35054" w:rsidP="00001618">
      <w:pPr>
        <w:tabs>
          <w:tab w:val="left" w:pos="426"/>
          <w:tab w:val="left" w:pos="851"/>
        </w:tabs>
        <w:spacing w:line="276" w:lineRule="auto"/>
        <w:jc w:val="both"/>
        <w:rPr>
          <w:rFonts w:cstheme="minorHAnsi"/>
          <w:szCs w:val="22"/>
        </w:rPr>
      </w:pPr>
    </w:p>
    <w:tbl>
      <w:tblPr>
        <w:tblStyle w:val="Grilledutableau11"/>
        <w:tblW w:w="9493" w:type="dxa"/>
        <w:tblInd w:w="0" w:type="dxa"/>
        <w:tblLook w:val="04A0" w:firstRow="1" w:lastRow="0" w:firstColumn="1" w:lastColumn="0" w:noHBand="0" w:noVBand="1"/>
      </w:tblPr>
      <w:tblGrid>
        <w:gridCol w:w="1555"/>
        <w:gridCol w:w="7938"/>
      </w:tblGrid>
      <w:tr w:rsidR="000773B4" w:rsidRPr="00744D40" w14:paraId="691FCD40" w14:textId="77777777" w:rsidTr="00676C96">
        <w:trPr>
          <w:trHeight w:val="397"/>
        </w:trPr>
        <w:tc>
          <w:tcPr>
            <w:tcW w:w="1555"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60294FFA" w14:textId="77777777" w:rsidR="000773B4" w:rsidRPr="00744D40" w:rsidRDefault="000773B4" w:rsidP="00676C96">
            <w:pPr>
              <w:rPr>
                <w:b/>
                <w:bCs/>
                <w:color w:val="FFFFFF" w:themeColor="background1"/>
                <w:sz w:val="20"/>
                <w:szCs w:val="20"/>
                <w:lang w:val="fr-FR"/>
              </w:rPr>
            </w:pPr>
            <w:r w:rsidRPr="00744D40">
              <w:rPr>
                <w:b/>
                <w:bCs/>
                <w:color w:val="FFFFFF" w:themeColor="background1"/>
                <w:sz w:val="20"/>
                <w:szCs w:val="20"/>
                <w:lang w:val="fr-FR"/>
              </w:rPr>
              <w:t>Numéro du lot</w:t>
            </w:r>
          </w:p>
        </w:tc>
        <w:tc>
          <w:tcPr>
            <w:tcW w:w="793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2BEE1EC9" w14:textId="77777777" w:rsidR="000773B4" w:rsidRPr="00744D40" w:rsidRDefault="000773B4" w:rsidP="00676C96">
            <w:pPr>
              <w:rPr>
                <w:b/>
                <w:bCs/>
                <w:color w:val="FFFFFF" w:themeColor="background1"/>
                <w:sz w:val="20"/>
                <w:szCs w:val="20"/>
                <w:lang w:val="fr-FR"/>
              </w:rPr>
            </w:pPr>
            <w:r w:rsidRPr="00744D40">
              <w:rPr>
                <w:b/>
                <w:bCs/>
                <w:color w:val="FFFFFF" w:themeColor="background1"/>
                <w:sz w:val="20"/>
                <w:szCs w:val="20"/>
                <w:lang w:val="fr-FR"/>
              </w:rPr>
              <w:t>Intitulé du lot</w:t>
            </w:r>
          </w:p>
        </w:tc>
      </w:tr>
      <w:tr w:rsidR="000773B4" w:rsidRPr="00744D40" w14:paraId="7142276E" w14:textId="77777777" w:rsidTr="00676C96">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19DE1099" w14:textId="77777777" w:rsidR="000773B4" w:rsidRPr="00744D40" w:rsidRDefault="000773B4" w:rsidP="00676C96">
            <w:pPr>
              <w:rPr>
                <w:b/>
                <w:bCs/>
                <w:sz w:val="20"/>
                <w:szCs w:val="20"/>
                <w:lang w:val="fr-FR"/>
              </w:rPr>
            </w:pPr>
            <w:r w:rsidRPr="00744D40">
              <w:rPr>
                <w:b/>
                <w:bCs/>
                <w:sz w:val="20"/>
                <w:szCs w:val="20"/>
                <w:lang w:val="fr-FR"/>
              </w:rPr>
              <w:t>2</w:t>
            </w:r>
          </w:p>
        </w:tc>
        <w:tc>
          <w:tcPr>
            <w:tcW w:w="7938" w:type="dxa"/>
            <w:tcBorders>
              <w:top w:val="single" w:sz="4" w:space="0" w:color="auto"/>
              <w:left w:val="single" w:sz="4" w:space="0" w:color="auto"/>
              <w:bottom w:val="single" w:sz="4" w:space="0" w:color="auto"/>
              <w:right w:val="single" w:sz="4" w:space="0" w:color="auto"/>
            </w:tcBorders>
            <w:vAlign w:val="center"/>
            <w:hideMark/>
          </w:tcPr>
          <w:p w14:paraId="772F6BA9" w14:textId="77777777" w:rsidR="000773B4" w:rsidRPr="00744D40" w:rsidRDefault="000773B4" w:rsidP="00676C96">
            <w:pPr>
              <w:rPr>
                <w:rFonts w:cs="Cambria"/>
                <w:sz w:val="18"/>
                <w:szCs w:val="20"/>
                <w:lang w:val="fr-FR"/>
              </w:rPr>
            </w:pPr>
            <w:r w:rsidRPr="00744D40">
              <w:rPr>
                <w:sz w:val="20"/>
                <w:szCs w:val="20"/>
                <w:lang w:val="fr-FR"/>
              </w:rPr>
              <w:t xml:space="preserve">Assurance </w:t>
            </w:r>
            <w:r w:rsidRPr="00744D40">
              <w:rPr>
                <w:b/>
                <w:bCs/>
                <w:sz w:val="20"/>
                <w:szCs w:val="20"/>
                <w:lang w:val="fr-FR"/>
              </w:rPr>
              <w:t>RESPONSABILITÉ CIVILE GÉNÉRALE</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5C63A41D"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9A0D24" w:rsidRPr="009A0D24">
              <w:rPr>
                <w:b/>
                <w:bCs/>
                <w:color w:val="FFFFFF" w:themeColor="background1"/>
                <w:szCs w:val="22"/>
              </w:rPr>
              <w:t xml:space="preserve">– </w:t>
            </w:r>
            <w:r w:rsidRPr="00001618">
              <w:rPr>
                <w:rStyle w:val="lev"/>
                <w:bCs w:val="0"/>
                <w:color w:val="FFFFFF" w:themeColor="background1"/>
                <w:szCs w:val="22"/>
              </w:rPr>
              <w:t>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443907C3"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07009193" w14:textId="41A58927" w:rsidR="00F35054" w:rsidRDefault="00F35054" w:rsidP="00001618">
      <w:pPr>
        <w:tabs>
          <w:tab w:val="left" w:pos="851"/>
        </w:tabs>
        <w:spacing w:line="276" w:lineRule="auto"/>
        <w:jc w:val="both"/>
        <w:rPr>
          <w:rFonts w:cstheme="minorHAnsi"/>
          <w:szCs w:val="22"/>
        </w:rPr>
      </w:pPr>
      <w:proofErr w:type="gramStart"/>
      <w:r w:rsidRPr="00001618">
        <w:rPr>
          <w:rFonts w:cstheme="minorHAnsi"/>
          <w:szCs w:val="22"/>
        </w:rPr>
        <w:t>et</w:t>
      </w:r>
      <w:proofErr w:type="gramEnd"/>
      <w:r w:rsidRPr="00001618">
        <w:rPr>
          <w:rFonts w:cstheme="minorHAnsi"/>
          <w:szCs w:val="22"/>
        </w:rPr>
        <w:t xml:space="preserve"> conformément à leurs clauses,</w:t>
      </w:r>
    </w:p>
    <w:p w14:paraId="18F24A19" w14:textId="77777777" w:rsidR="00821190" w:rsidRPr="00001618" w:rsidRDefault="00821190"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420A9C8C"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AB1C6B">
        <w:rPr>
          <w:rFonts w:cstheme="minorHAnsi"/>
          <w:bCs/>
          <w:szCs w:val="22"/>
        </w:rPr>
        <w:t>à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4E2A0B23" w14:textId="77777777" w:rsidR="00F35054" w:rsidRPr="00001618" w:rsidRDefault="00F35054" w:rsidP="00001618">
      <w:pPr>
        <w:tabs>
          <w:tab w:val="right" w:pos="4140"/>
        </w:tabs>
        <w:spacing w:line="276" w:lineRule="auto"/>
        <w:rPr>
          <w:rFonts w:cstheme="minorHAnsi"/>
          <w:szCs w:val="22"/>
          <w:u w:val="single"/>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32"/>
        <w:gridCol w:w="4488"/>
      </w:tblGrid>
      <w:tr w:rsidR="00FB29D3" w:rsidRPr="00BB3027" w14:paraId="59B55E1D" w14:textId="77777777" w:rsidTr="00587F32">
        <w:trPr>
          <w:trHeight w:val="850"/>
          <w:tblCellSpacing w:w="15" w:type="dxa"/>
        </w:trPr>
        <w:tc>
          <w:tcPr>
            <w:tcW w:w="4966" w:type="pct"/>
            <w:gridSpan w:val="2"/>
            <w:vAlign w:val="center"/>
            <w:hideMark/>
          </w:tcPr>
          <w:p w14:paraId="1BAD12C2" w14:textId="373D1050" w:rsidR="00FB29D3" w:rsidRPr="00BB3027" w:rsidRDefault="00FB29D3" w:rsidP="00587F32">
            <w:pPr>
              <w:rPr>
                <w:rFonts w:cstheme="minorHAnsi"/>
                <w:szCs w:val="22"/>
              </w:rPr>
            </w:pPr>
            <w:r w:rsidRPr="00BB3027">
              <w:rPr>
                <w:rFonts w:cstheme="minorHAnsi"/>
                <w:color w:val="1F497D" w:themeColor="text2"/>
                <w:szCs w:val="22"/>
              </w:rPr>
              <w:fldChar w:fldCharType="begin">
                <w:ffData>
                  <w:name w:val=""/>
                  <w:enabled/>
                  <w:calcOnExit w:val="0"/>
                  <w:checkBox>
                    <w:size w:val="20"/>
                    <w:default w:val="1"/>
                  </w:checkBox>
                </w:ffData>
              </w:fldChar>
            </w:r>
            <w:r w:rsidRPr="00BB3027">
              <w:rPr>
                <w:rFonts w:cstheme="minorHAnsi"/>
                <w:color w:val="1F497D" w:themeColor="text2"/>
                <w:szCs w:val="22"/>
              </w:rPr>
              <w:instrText xml:space="preserve"> FORMCHECKBOX </w:instrText>
            </w:r>
            <w:r w:rsidRPr="00BB3027">
              <w:rPr>
                <w:rFonts w:cstheme="minorHAnsi"/>
                <w:color w:val="1F497D" w:themeColor="text2"/>
                <w:szCs w:val="22"/>
              </w:rPr>
            </w:r>
            <w:r w:rsidRPr="00BB3027">
              <w:rPr>
                <w:rFonts w:cstheme="minorHAnsi"/>
                <w:color w:val="1F497D" w:themeColor="text2"/>
                <w:szCs w:val="22"/>
              </w:rPr>
              <w:fldChar w:fldCharType="separate"/>
            </w:r>
            <w:r w:rsidRPr="00BB3027">
              <w:rPr>
                <w:rFonts w:cstheme="minorHAnsi"/>
                <w:color w:val="1F497D" w:themeColor="text2"/>
                <w:szCs w:val="22"/>
              </w:rPr>
              <w:fldChar w:fldCharType="end"/>
            </w:r>
            <w:r w:rsidRPr="00BB3027">
              <w:rPr>
                <w:rFonts w:cstheme="minorHAnsi"/>
                <w:color w:val="1F497D" w:themeColor="text2"/>
                <w:szCs w:val="22"/>
              </w:rPr>
              <w:t xml:space="preserve"> Assiette de tarification</w:t>
            </w:r>
            <w:r>
              <w:rPr>
                <w:rFonts w:cstheme="minorHAnsi"/>
                <w:color w:val="1F497D" w:themeColor="text2"/>
                <w:szCs w:val="22"/>
              </w:rPr>
              <w:t> : masse salariale en euros</w:t>
            </w:r>
          </w:p>
        </w:tc>
      </w:tr>
      <w:tr w:rsidR="00FB29D3" w:rsidRPr="00E4440D" w14:paraId="02A1A1B1" w14:textId="77777777" w:rsidTr="00587F32">
        <w:trPr>
          <w:trHeight w:val="850"/>
          <w:tblCellSpacing w:w="15" w:type="dxa"/>
        </w:trPr>
        <w:tc>
          <w:tcPr>
            <w:tcW w:w="2467" w:type="pct"/>
            <w:vAlign w:val="center"/>
          </w:tcPr>
          <w:p w14:paraId="1DE85CDF" w14:textId="77777777" w:rsidR="00FB29D3" w:rsidRPr="00E4440D" w:rsidRDefault="00FB29D3" w:rsidP="00587F32">
            <w:pPr>
              <w:rPr>
                <w:rFonts w:cstheme="minorHAnsi"/>
                <w:b/>
                <w:bCs/>
                <w:szCs w:val="22"/>
              </w:rPr>
            </w:pPr>
            <w:r w:rsidRPr="00E4440D">
              <w:rPr>
                <w:rFonts w:cstheme="minorHAnsi"/>
                <w:b/>
                <w:bCs/>
                <w:szCs w:val="22"/>
              </w:rPr>
              <w:t>COMMUNE</w:t>
            </w:r>
          </w:p>
        </w:tc>
        <w:tc>
          <w:tcPr>
            <w:tcW w:w="2483" w:type="pct"/>
            <w:vAlign w:val="center"/>
          </w:tcPr>
          <w:p w14:paraId="763FA4C9" w14:textId="71E4590C" w:rsidR="00FB29D3" w:rsidRPr="00E4440D" w:rsidRDefault="00FB29D3" w:rsidP="00587F32">
            <w:pPr>
              <w:rPr>
                <w:rFonts w:cstheme="minorHAnsi"/>
                <w:b/>
                <w:bCs/>
                <w:szCs w:val="22"/>
              </w:rPr>
            </w:pPr>
            <w:r w:rsidRPr="00E4440D">
              <w:rPr>
                <w:rFonts w:cstheme="minorHAnsi"/>
                <w:b/>
                <w:bCs/>
                <w:szCs w:val="22"/>
              </w:rPr>
              <w:t>Masse salariale 2025  : 2 463 185 €</w:t>
            </w:r>
          </w:p>
        </w:tc>
      </w:tr>
      <w:tr w:rsidR="00FB29D3" w:rsidRPr="00BB3027" w14:paraId="05DA752A" w14:textId="77777777" w:rsidTr="00587F32">
        <w:trPr>
          <w:trHeight w:val="850"/>
          <w:tblCellSpacing w:w="15" w:type="dxa"/>
        </w:trPr>
        <w:tc>
          <w:tcPr>
            <w:tcW w:w="2467" w:type="pct"/>
            <w:vAlign w:val="center"/>
          </w:tcPr>
          <w:p w14:paraId="0DC4C1B8" w14:textId="77777777" w:rsidR="00FB29D3" w:rsidRPr="00E4440D" w:rsidRDefault="00FB29D3" w:rsidP="00587F32">
            <w:pPr>
              <w:rPr>
                <w:rFonts w:ascii="Arial" w:hAnsi="Arial" w:cs="Arial"/>
                <w:b/>
                <w:bCs/>
                <w:szCs w:val="22"/>
              </w:rPr>
            </w:pPr>
            <w:r w:rsidRPr="00E4440D">
              <w:rPr>
                <w:rFonts w:ascii="Arial" w:hAnsi="Arial" w:cs="Arial"/>
                <w:b/>
                <w:bCs/>
                <w:szCs w:val="22"/>
              </w:rPr>
              <w:t>CCAS</w:t>
            </w:r>
          </w:p>
        </w:tc>
        <w:tc>
          <w:tcPr>
            <w:tcW w:w="2483" w:type="pct"/>
            <w:vAlign w:val="center"/>
          </w:tcPr>
          <w:p w14:paraId="50486F16" w14:textId="5AB00CBB" w:rsidR="00FB29D3" w:rsidRPr="00E4440D" w:rsidRDefault="00FB29D3" w:rsidP="00587F32">
            <w:pPr>
              <w:rPr>
                <w:rFonts w:cstheme="minorHAnsi"/>
                <w:b/>
                <w:bCs/>
                <w:szCs w:val="22"/>
              </w:rPr>
            </w:pPr>
            <w:r w:rsidRPr="00E4440D">
              <w:rPr>
                <w:rFonts w:cstheme="minorHAnsi"/>
                <w:b/>
                <w:bCs/>
                <w:szCs w:val="22"/>
              </w:rPr>
              <w:t xml:space="preserve"> Masse salariale 2025  : </w:t>
            </w:r>
            <w:r w:rsidR="00E4440D" w:rsidRPr="00E4440D">
              <w:rPr>
                <w:rFonts w:cstheme="minorHAnsi"/>
                <w:b/>
                <w:bCs/>
                <w:szCs w:val="22"/>
              </w:rPr>
              <w:t>190</w:t>
            </w:r>
            <w:r w:rsidRPr="00E4440D">
              <w:rPr>
                <w:rFonts w:cstheme="minorHAnsi"/>
                <w:b/>
                <w:bCs/>
                <w:szCs w:val="22"/>
              </w:rPr>
              <w:t> </w:t>
            </w:r>
            <w:r w:rsidR="00E4440D" w:rsidRPr="00E4440D">
              <w:rPr>
                <w:rFonts w:cstheme="minorHAnsi"/>
                <w:b/>
                <w:bCs/>
                <w:szCs w:val="22"/>
              </w:rPr>
              <w:t>665</w:t>
            </w:r>
            <w:r w:rsidRPr="00E4440D">
              <w:rPr>
                <w:rFonts w:cstheme="minorHAnsi"/>
                <w:b/>
                <w:bCs/>
                <w:szCs w:val="22"/>
              </w:rPr>
              <w:t xml:space="preserve"> €</w:t>
            </w:r>
          </w:p>
        </w:tc>
      </w:tr>
    </w:tbl>
    <w:p w14:paraId="0EAFF506" w14:textId="77777777" w:rsidR="00467773" w:rsidRDefault="00467773" w:rsidP="00AB1C6B">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194C1D" w:rsidRPr="009F59EC" w14:paraId="736A6C20" w14:textId="77777777" w:rsidTr="00587F32">
        <w:trPr>
          <w:trHeight w:val="1064"/>
          <w:tblHeader/>
          <w:tblCellSpacing w:w="15" w:type="dxa"/>
        </w:trPr>
        <w:tc>
          <w:tcPr>
            <w:tcW w:w="0" w:type="auto"/>
            <w:vMerge w:val="restart"/>
            <w:shd w:val="clear" w:color="auto" w:fill="365F91" w:themeFill="accent1" w:themeFillShade="BF"/>
            <w:vAlign w:val="center"/>
            <w:hideMark/>
          </w:tcPr>
          <w:p w14:paraId="3D192AAF" w14:textId="77777777" w:rsidR="00194C1D" w:rsidRPr="009F59EC" w:rsidRDefault="00194C1D" w:rsidP="00587F32">
            <w:pPr>
              <w:rPr>
                <w:rFonts w:cstheme="minorHAnsi"/>
                <w:b/>
                <w:bCs/>
                <w:color w:val="FFFFFF" w:themeColor="background1"/>
                <w:sz w:val="24"/>
                <w:szCs w:val="24"/>
              </w:rPr>
            </w:pPr>
            <w:r w:rsidRPr="009F59EC">
              <w:rPr>
                <w:rFonts w:cstheme="minorHAnsi"/>
                <w:b/>
                <w:bCs/>
                <w:color w:val="FFFFFF" w:themeColor="background1"/>
                <w:sz w:val="24"/>
                <w:szCs w:val="24"/>
              </w:rPr>
              <w:t xml:space="preserve">SOLUTION DE BASE </w:t>
            </w:r>
          </w:p>
          <w:p w14:paraId="09875185" w14:textId="77777777" w:rsidR="00194C1D" w:rsidRPr="009F59EC" w:rsidRDefault="00194C1D" w:rsidP="00587F32">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274F1BE8" w14:textId="77777777" w:rsidR="00194C1D" w:rsidRPr="009F59EC" w:rsidRDefault="00194C1D" w:rsidP="00587F32">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20EE5CCA" w14:textId="77777777" w:rsidR="00194C1D" w:rsidRPr="009F59EC" w:rsidRDefault="00194C1D" w:rsidP="00587F32">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194C1D" w:rsidRPr="009F59EC" w14:paraId="437D2EFE" w14:textId="77777777" w:rsidTr="00587F32">
        <w:trPr>
          <w:trHeight w:val="1064"/>
          <w:tblCellSpacing w:w="15" w:type="dxa"/>
        </w:trPr>
        <w:tc>
          <w:tcPr>
            <w:tcW w:w="0" w:type="auto"/>
            <w:vMerge/>
            <w:shd w:val="clear" w:color="auto" w:fill="365F91" w:themeFill="accent1" w:themeFillShade="BF"/>
            <w:vAlign w:val="center"/>
            <w:hideMark/>
          </w:tcPr>
          <w:p w14:paraId="54C2F10C" w14:textId="77777777" w:rsidR="00194C1D" w:rsidRPr="009F59EC" w:rsidRDefault="00194C1D" w:rsidP="00587F32">
            <w:pPr>
              <w:rPr>
                <w:rFonts w:cstheme="minorHAnsi"/>
                <w:b/>
                <w:color w:val="FFFFFF" w:themeColor="background1"/>
                <w:sz w:val="24"/>
                <w:szCs w:val="24"/>
              </w:rPr>
            </w:pPr>
          </w:p>
        </w:tc>
        <w:tc>
          <w:tcPr>
            <w:tcW w:w="2600" w:type="dxa"/>
            <w:shd w:val="clear" w:color="auto" w:fill="365F91" w:themeFill="accent1" w:themeFillShade="BF"/>
            <w:vAlign w:val="center"/>
            <w:hideMark/>
          </w:tcPr>
          <w:p w14:paraId="55A64914" w14:textId="77777777" w:rsidR="00194C1D" w:rsidRPr="009F59EC" w:rsidRDefault="00194C1D" w:rsidP="00587F32">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674E576F" w14:textId="77777777" w:rsidR="00194C1D" w:rsidRPr="009F59EC" w:rsidRDefault="00194C1D" w:rsidP="00587F32">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194C1D" w:rsidRPr="009F59EC" w14:paraId="33D1A554" w14:textId="77777777" w:rsidTr="00587F32">
        <w:trPr>
          <w:trHeight w:val="1064"/>
          <w:tblCellSpacing w:w="15" w:type="dxa"/>
        </w:trPr>
        <w:tc>
          <w:tcPr>
            <w:tcW w:w="0" w:type="auto"/>
            <w:vAlign w:val="center"/>
            <w:hideMark/>
          </w:tcPr>
          <w:p w14:paraId="34808ECE" w14:textId="77777777" w:rsidR="00194C1D" w:rsidRPr="009F59EC" w:rsidRDefault="00194C1D" w:rsidP="00587F32">
            <w:pPr>
              <w:jc w:val="both"/>
              <w:rPr>
                <w:rFonts w:cstheme="minorHAnsi"/>
                <w:b/>
                <w:sz w:val="24"/>
                <w:szCs w:val="24"/>
              </w:rPr>
            </w:pPr>
            <w:r w:rsidRPr="009F59EC">
              <w:rPr>
                <w:rFonts w:cstheme="minorHAnsi"/>
                <w:b/>
                <w:bCs/>
                <w:sz w:val="24"/>
                <w:szCs w:val="24"/>
              </w:rPr>
              <w:t xml:space="preserve">A) Prime annuelle </w:t>
            </w:r>
            <w:r w:rsidRPr="009F59EC">
              <w:rPr>
                <w:rFonts w:cstheme="minorHAnsi"/>
                <w:sz w:val="24"/>
                <w:szCs w:val="24"/>
              </w:rPr>
              <w:t>résultant de l’application du taux de révision unitaire multipliée par l’assiette tarifaire déclarée.</w:t>
            </w:r>
          </w:p>
        </w:tc>
        <w:tc>
          <w:tcPr>
            <w:tcW w:w="2600" w:type="dxa"/>
            <w:vAlign w:val="center"/>
          </w:tcPr>
          <w:p w14:paraId="42F34815"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976334722"/>
                <w:placeholder>
                  <w:docPart w:val="80EBC057ACE54AB1B2C1199F456D90D6"/>
                </w:placeholder>
                <w:showingPlcHdr/>
              </w:sdtPr>
              <w:sdtContent>
                <w:r w:rsidR="00194C1D" w:rsidRPr="009F59EC">
                  <w:rPr>
                    <w:rFonts w:cs="Calibri"/>
                    <w:b/>
                    <w:bCs/>
                    <w:color w:val="244061" w:themeColor="accent1" w:themeShade="80"/>
                    <w:sz w:val="24"/>
                    <w:szCs w:val="24"/>
                    <w:u w:val="single"/>
                  </w:rPr>
                  <w:t xml:space="preserve"> A compléter</w:t>
                </w:r>
              </w:sdtContent>
            </w:sdt>
          </w:p>
        </w:tc>
        <w:tc>
          <w:tcPr>
            <w:tcW w:w="2585" w:type="dxa"/>
            <w:vAlign w:val="center"/>
          </w:tcPr>
          <w:p w14:paraId="0A211FE7"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610782937"/>
                <w:placeholder>
                  <w:docPart w:val="E559655209B84A77B5A484627CD53618"/>
                </w:placeholder>
                <w:showingPlcHdr/>
              </w:sdtPr>
              <w:sdtContent>
                <w:r w:rsidR="00194C1D" w:rsidRPr="009F59EC">
                  <w:rPr>
                    <w:rFonts w:cs="Calibri"/>
                    <w:b/>
                    <w:bCs/>
                    <w:color w:val="244061" w:themeColor="accent1" w:themeShade="80"/>
                    <w:sz w:val="24"/>
                    <w:szCs w:val="24"/>
                    <w:u w:val="single"/>
                  </w:rPr>
                  <w:t xml:space="preserve"> A compléter</w:t>
                </w:r>
              </w:sdtContent>
            </w:sdt>
          </w:p>
        </w:tc>
      </w:tr>
      <w:tr w:rsidR="00194C1D" w:rsidRPr="009F59EC" w14:paraId="5241398C" w14:textId="77777777" w:rsidTr="00587F32">
        <w:trPr>
          <w:trHeight w:val="1064"/>
          <w:tblCellSpacing w:w="15" w:type="dxa"/>
        </w:trPr>
        <w:tc>
          <w:tcPr>
            <w:tcW w:w="0" w:type="auto"/>
            <w:vAlign w:val="center"/>
            <w:hideMark/>
          </w:tcPr>
          <w:p w14:paraId="0CC05B24" w14:textId="77777777" w:rsidR="00194C1D" w:rsidRPr="009F59EC" w:rsidRDefault="00194C1D" w:rsidP="00587F32">
            <w:pPr>
              <w:jc w:val="both"/>
              <w:rPr>
                <w:rFonts w:cstheme="minorHAnsi"/>
                <w:b/>
                <w:sz w:val="24"/>
                <w:szCs w:val="24"/>
              </w:rPr>
            </w:pPr>
            <w:r w:rsidRPr="009F59EC">
              <w:rPr>
                <w:rFonts w:cstheme="minorHAnsi"/>
                <w:b/>
                <w:bCs/>
                <w:sz w:val="24"/>
                <w:szCs w:val="24"/>
              </w:rPr>
              <w:lastRenderedPageBreak/>
              <w:t xml:space="preserve">B) Honoraires annuels de gestion, </w:t>
            </w:r>
            <w:r w:rsidRPr="009F59EC">
              <w:rPr>
                <w:rFonts w:cstheme="minorHAnsi"/>
                <w:sz w:val="24"/>
                <w:szCs w:val="24"/>
              </w:rPr>
              <w:t>le cas échéant.</w:t>
            </w:r>
          </w:p>
        </w:tc>
        <w:tc>
          <w:tcPr>
            <w:tcW w:w="2600" w:type="dxa"/>
            <w:vAlign w:val="center"/>
          </w:tcPr>
          <w:p w14:paraId="4A751C77"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2130426468"/>
                <w:placeholder>
                  <w:docPart w:val="78DFABFDEDB04DA4992724109D65E681"/>
                </w:placeholder>
                <w:showingPlcHdr/>
              </w:sdtPr>
              <w:sdtContent>
                <w:r w:rsidR="00194C1D" w:rsidRPr="009F59EC">
                  <w:rPr>
                    <w:rFonts w:cs="Calibri"/>
                    <w:b/>
                    <w:bCs/>
                    <w:color w:val="244061" w:themeColor="accent1" w:themeShade="80"/>
                    <w:sz w:val="24"/>
                    <w:szCs w:val="24"/>
                    <w:u w:val="single"/>
                  </w:rPr>
                  <w:t xml:space="preserve"> A compléter</w:t>
                </w:r>
              </w:sdtContent>
            </w:sdt>
          </w:p>
        </w:tc>
        <w:tc>
          <w:tcPr>
            <w:tcW w:w="2585" w:type="dxa"/>
            <w:vAlign w:val="center"/>
          </w:tcPr>
          <w:p w14:paraId="09D1D767"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381986123"/>
                <w:placeholder>
                  <w:docPart w:val="9DDD2DE17E524955963C99D7858B14BD"/>
                </w:placeholder>
                <w:showingPlcHdr/>
              </w:sdtPr>
              <w:sdtContent>
                <w:r w:rsidR="00194C1D" w:rsidRPr="009F59EC">
                  <w:rPr>
                    <w:rFonts w:cs="Calibri"/>
                    <w:b/>
                    <w:bCs/>
                    <w:color w:val="244061" w:themeColor="accent1" w:themeShade="80"/>
                    <w:sz w:val="24"/>
                    <w:szCs w:val="24"/>
                    <w:u w:val="single"/>
                  </w:rPr>
                  <w:t xml:space="preserve"> A compléter</w:t>
                </w:r>
              </w:sdtContent>
            </w:sdt>
          </w:p>
        </w:tc>
      </w:tr>
      <w:tr w:rsidR="00194C1D" w:rsidRPr="009F59EC" w14:paraId="2E2E2E41" w14:textId="77777777" w:rsidTr="00587F32">
        <w:trPr>
          <w:trHeight w:val="1064"/>
          <w:tblCellSpacing w:w="15" w:type="dxa"/>
        </w:trPr>
        <w:tc>
          <w:tcPr>
            <w:tcW w:w="0" w:type="auto"/>
            <w:vAlign w:val="center"/>
            <w:hideMark/>
          </w:tcPr>
          <w:p w14:paraId="2B49935E" w14:textId="77777777" w:rsidR="00194C1D" w:rsidRPr="009F59EC" w:rsidRDefault="00194C1D" w:rsidP="00587F32">
            <w:pPr>
              <w:jc w:val="both"/>
              <w:rPr>
                <w:rFonts w:cstheme="minorHAnsi"/>
                <w:b/>
                <w:sz w:val="24"/>
                <w:szCs w:val="24"/>
              </w:rPr>
            </w:pPr>
            <w:r w:rsidRPr="009F59EC">
              <w:rPr>
                <w:rFonts w:cstheme="minorHAnsi"/>
                <w:b/>
                <w:bCs/>
                <w:sz w:val="24"/>
                <w:szCs w:val="24"/>
              </w:rPr>
              <w:t>C) Taux de révision unitaire appliqué à l’assiette tarifaire déclarée.</w:t>
            </w:r>
          </w:p>
        </w:tc>
        <w:tc>
          <w:tcPr>
            <w:tcW w:w="2600" w:type="dxa"/>
            <w:vAlign w:val="center"/>
          </w:tcPr>
          <w:p w14:paraId="40A73904"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839347691"/>
                <w:placeholder>
                  <w:docPart w:val="CFC7884B91D44B9A8591E4D61973F473"/>
                </w:placeholder>
                <w:showingPlcHdr/>
              </w:sdtPr>
              <w:sdtContent>
                <w:r w:rsidR="00194C1D" w:rsidRPr="009F59EC">
                  <w:rPr>
                    <w:rFonts w:cs="Calibri"/>
                    <w:b/>
                    <w:bCs/>
                    <w:color w:val="244061" w:themeColor="accent1" w:themeShade="80"/>
                    <w:sz w:val="24"/>
                    <w:szCs w:val="24"/>
                    <w:u w:val="single"/>
                  </w:rPr>
                  <w:t xml:space="preserve"> A compléter</w:t>
                </w:r>
              </w:sdtContent>
            </w:sdt>
          </w:p>
        </w:tc>
        <w:tc>
          <w:tcPr>
            <w:tcW w:w="2585" w:type="dxa"/>
            <w:vAlign w:val="center"/>
          </w:tcPr>
          <w:p w14:paraId="6A432D4F"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73935224"/>
                <w:placeholder>
                  <w:docPart w:val="C91031021F48477383E3A92B02167A22"/>
                </w:placeholder>
                <w:showingPlcHdr/>
              </w:sdtPr>
              <w:sdtContent>
                <w:r w:rsidR="00194C1D" w:rsidRPr="009F59EC">
                  <w:rPr>
                    <w:rFonts w:cs="Calibri"/>
                    <w:b/>
                    <w:bCs/>
                    <w:color w:val="244061" w:themeColor="accent1" w:themeShade="80"/>
                    <w:sz w:val="24"/>
                    <w:szCs w:val="24"/>
                    <w:u w:val="single"/>
                  </w:rPr>
                  <w:t xml:space="preserve"> A compléter</w:t>
                </w:r>
              </w:sdtContent>
            </w:sdt>
          </w:p>
        </w:tc>
      </w:tr>
      <w:tr w:rsidR="00194C1D" w:rsidRPr="009F59EC" w14:paraId="5956BEA6" w14:textId="77777777" w:rsidTr="00587F32">
        <w:trPr>
          <w:trHeight w:val="1064"/>
          <w:tblCellSpacing w:w="15" w:type="dxa"/>
        </w:trPr>
        <w:tc>
          <w:tcPr>
            <w:tcW w:w="0" w:type="auto"/>
            <w:vAlign w:val="center"/>
            <w:hideMark/>
          </w:tcPr>
          <w:p w14:paraId="3CB1456F" w14:textId="77777777" w:rsidR="00194C1D" w:rsidRPr="009F59EC" w:rsidRDefault="00194C1D" w:rsidP="00587F32">
            <w:pPr>
              <w:jc w:val="both"/>
              <w:rPr>
                <w:rFonts w:cstheme="minorHAnsi"/>
                <w:b/>
                <w:sz w:val="24"/>
                <w:szCs w:val="24"/>
              </w:rPr>
            </w:pPr>
            <w:r w:rsidRPr="009F59EC">
              <w:rPr>
                <w:rFonts w:cstheme="minorHAnsi"/>
                <w:b/>
                <w:bCs/>
                <w:sz w:val="24"/>
                <w:szCs w:val="24"/>
              </w:rPr>
              <w:t>A) + B) =</w:t>
            </w:r>
          </w:p>
        </w:tc>
        <w:tc>
          <w:tcPr>
            <w:tcW w:w="5215" w:type="dxa"/>
            <w:gridSpan w:val="2"/>
            <w:vAlign w:val="center"/>
          </w:tcPr>
          <w:p w14:paraId="77C19AA6" w14:textId="77777777" w:rsidR="00194C1D"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685580876"/>
                <w:placeholder>
                  <w:docPart w:val="463FBA0F6D34480ABF2B75C1D8F33756"/>
                </w:placeholder>
                <w:showingPlcHdr/>
              </w:sdtPr>
              <w:sdtContent>
                <w:r w:rsidR="00194C1D" w:rsidRPr="009F59EC">
                  <w:rPr>
                    <w:rFonts w:cs="Calibri"/>
                    <w:b/>
                    <w:bCs/>
                    <w:color w:val="244061" w:themeColor="accent1" w:themeShade="80"/>
                    <w:sz w:val="24"/>
                    <w:szCs w:val="24"/>
                    <w:u w:val="single"/>
                  </w:rPr>
                  <w:t xml:space="preserve"> A compléter</w:t>
                </w:r>
              </w:sdtContent>
            </w:sdt>
          </w:p>
        </w:tc>
      </w:tr>
    </w:tbl>
    <w:p w14:paraId="555955A4" w14:textId="77777777" w:rsidR="00AB1C6B" w:rsidRDefault="00AB1C6B" w:rsidP="00AB1C6B">
      <w:pPr>
        <w:rPr>
          <w:rFonts w:cstheme="minorHAnsi"/>
          <w:b/>
          <w:szCs w:val="22"/>
        </w:rPr>
      </w:pPr>
    </w:p>
    <w:p w14:paraId="5839B6CA" w14:textId="77777777" w:rsidR="00A942FE" w:rsidRDefault="00A942FE" w:rsidP="00A942FE">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A942FE" w:rsidRPr="009F59EC" w14:paraId="76F74A6B" w14:textId="77777777" w:rsidTr="003D776F">
        <w:trPr>
          <w:trHeight w:val="1064"/>
          <w:tblHeader/>
          <w:tblCellSpacing w:w="15" w:type="dxa"/>
        </w:trPr>
        <w:tc>
          <w:tcPr>
            <w:tcW w:w="0" w:type="auto"/>
            <w:vMerge w:val="restart"/>
            <w:shd w:val="clear" w:color="auto" w:fill="365F91" w:themeFill="accent1" w:themeFillShade="BF"/>
            <w:vAlign w:val="center"/>
            <w:hideMark/>
          </w:tcPr>
          <w:p w14:paraId="39264F21" w14:textId="4A1D495E" w:rsidR="00A942FE" w:rsidRPr="009F59EC" w:rsidRDefault="00A942FE" w:rsidP="003D776F">
            <w:pPr>
              <w:rPr>
                <w:rFonts w:cstheme="minorHAnsi"/>
                <w:b/>
                <w:bCs/>
                <w:color w:val="FFFFFF" w:themeColor="background1"/>
                <w:sz w:val="24"/>
                <w:szCs w:val="24"/>
              </w:rPr>
            </w:pPr>
            <w:r>
              <w:rPr>
                <w:rFonts w:cstheme="minorHAnsi"/>
                <w:b/>
                <w:bCs/>
                <w:color w:val="FFFFFF" w:themeColor="background1"/>
                <w:sz w:val="24"/>
                <w:szCs w:val="24"/>
              </w:rPr>
              <w:t>VARIANTE ÉXIGÉE N°1</w:t>
            </w:r>
          </w:p>
          <w:p w14:paraId="0DB68679" w14:textId="77777777" w:rsidR="00A942FE" w:rsidRPr="009F59EC" w:rsidRDefault="00A942FE" w:rsidP="003D776F">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2E518F7F" w14:textId="77777777" w:rsidR="00A942FE" w:rsidRPr="009F59EC" w:rsidRDefault="00A942FE" w:rsidP="003D776F">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09FAD62E" w14:textId="77777777" w:rsidR="00A942FE" w:rsidRPr="009F59EC" w:rsidRDefault="00A942FE" w:rsidP="003D776F">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A942FE" w:rsidRPr="009F59EC" w14:paraId="7F9150D7" w14:textId="77777777" w:rsidTr="003D776F">
        <w:trPr>
          <w:trHeight w:val="1064"/>
          <w:tblCellSpacing w:w="15" w:type="dxa"/>
        </w:trPr>
        <w:tc>
          <w:tcPr>
            <w:tcW w:w="0" w:type="auto"/>
            <w:vMerge/>
            <w:shd w:val="clear" w:color="auto" w:fill="365F91" w:themeFill="accent1" w:themeFillShade="BF"/>
            <w:vAlign w:val="center"/>
            <w:hideMark/>
          </w:tcPr>
          <w:p w14:paraId="07EEF56B" w14:textId="77777777" w:rsidR="00A942FE" w:rsidRPr="009F59EC" w:rsidRDefault="00A942FE" w:rsidP="003D776F">
            <w:pPr>
              <w:rPr>
                <w:rFonts w:cstheme="minorHAnsi"/>
                <w:b/>
                <w:color w:val="FFFFFF" w:themeColor="background1"/>
                <w:sz w:val="24"/>
                <w:szCs w:val="24"/>
              </w:rPr>
            </w:pPr>
          </w:p>
        </w:tc>
        <w:tc>
          <w:tcPr>
            <w:tcW w:w="2600" w:type="dxa"/>
            <w:shd w:val="clear" w:color="auto" w:fill="365F91" w:themeFill="accent1" w:themeFillShade="BF"/>
            <w:vAlign w:val="center"/>
            <w:hideMark/>
          </w:tcPr>
          <w:p w14:paraId="7549B7CD" w14:textId="77777777" w:rsidR="00A942FE" w:rsidRPr="009F59EC" w:rsidRDefault="00A942FE" w:rsidP="003D776F">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281D1A93" w14:textId="77777777" w:rsidR="00A942FE" w:rsidRPr="009F59EC" w:rsidRDefault="00A942FE" w:rsidP="003D776F">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A942FE" w:rsidRPr="009F59EC" w14:paraId="1DA91E4A" w14:textId="77777777" w:rsidTr="003D776F">
        <w:trPr>
          <w:trHeight w:val="1064"/>
          <w:tblCellSpacing w:w="15" w:type="dxa"/>
        </w:trPr>
        <w:tc>
          <w:tcPr>
            <w:tcW w:w="0" w:type="auto"/>
            <w:vAlign w:val="center"/>
            <w:hideMark/>
          </w:tcPr>
          <w:p w14:paraId="04D74756" w14:textId="77777777" w:rsidR="00A942FE" w:rsidRPr="009F59EC" w:rsidRDefault="00A942FE" w:rsidP="003D776F">
            <w:pPr>
              <w:jc w:val="both"/>
              <w:rPr>
                <w:rFonts w:cstheme="minorHAnsi"/>
                <w:b/>
                <w:sz w:val="24"/>
                <w:szCs w:val="24"/>
              </w:rPr>
            </w:pPr>
            <w:r w:rsidRPr="009F59EC">
              <w:rPr>
                <w:rFonts w:cstheme="minorHAnsi"/>
                <w:b/>
                <w:bCs/>
                <w:sz w:val="24"/>
                <w:szCs w:val="24"/>
              </w:rPr>
              <w:t xml:space="preserve">A) Prime annuelle </w:t>
            </w:r>
            <w:r w:rsidRPr="009F59EC">
              <w:rPr>
                <w:rFonts w:cstheme="minorHAnsi"/>
                <w:sz w:val="24"/>
                <w:szCs w:val="24"/>
              </w:rPr>
              <w:t>résultant de l’application du taux de révision unitaire multipliée par l’assiette tarifaire déclarée.</w:t>
            </w:r>
          </w:p>
        </w:tc>
        <w:tc>
          <w:tcPr>
            <w:tcW w:w="2600" w:type="dxa"/>
            <w:vAlign w:val="center"/>
          </w:tcPr>
          <w:p w14:paraId="51D87234"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1176647716"/>
                <w:placeholder>
                  <w:docPart w:val="D8652B01FAB74DD38317C87DC9FE3801"/>
                </w:placeholder>
                <w:showingPlcHdr/>
              </w:sdtPr>
              <w:sdtContent>
                <w:r w:rsidR="00A942FE" w:rsidRPr="009F59EC">
                  <w:rPr>
                    <w:rFonts w:cs="Calibri"/>
                    <w:b/>
                    <w:bCs/>
                    <w:color w:val="244061" w:themeColor="accent1" w:themeShade="80"/>
                    <w:sz w:val="24"/>
                    <w:szCs w:val="24"/>
                    <w:u w:val="single"/>
                  </w:rPr>
                  <w:t xml:space="preserve"> A compléter</w:t>
                </w:r>
              </w:sdtContent>
            </w:sdt>
          </w:p>
        </w:tc>
        <w:tc>
          <w:tcPr>
            <w:tcW w:w="2585" w:type="dxa"/>
            <w:vAlign w:val="center"/>
          </w:tcPr>
          <w:p w14:paraId="77A20510"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1439830794"/>
                <w:placeholder>
                  <w:docPart w:val="14FE6AAE9DDC4F6F9335E280C51ED301"/>
                </w:placeholder>
                <w:showingPlcHdr/>
              </w:sdtPr>
              <w:sdtContent>
                <w:r w:rsidR="00A942FE" w:rsidRPr="009F59EC">
                  <w:rPr>
                    <w:rFonts w:cs="Calibri"/>
                    <w:b/>
                    <w:bCs/>
                    <w:color w:val="244061" w:themeColor="accent1" w:themeShade="80"/>
                    <w:sz w:val="24"/>
                    <w:szCs w:val="24"/>
                    <w:u w:val="single"/>
                  </w:rPr>
                  <w:t xml:space="preserve"> A compléter</w:t>
                </w:r>
              </w:sdtContent>
            </w:sdt>
          </w:p>
        </w:tc>
      </w:tr>
      <w:tr w:rsidR="00A942FE" w:rsidRPr="009F59EC" w14:paraId="27138566" w14:textId="77777777" w:rsidTr="003D776F">
        <w:trPr>
          <w:trHeight w:val="1064"/>
          <w:tblCellSpacing w:w="15" w:type="dxa"/>
        </w:trPr>
        <w:tc>
          <w:tcPr>
            <w:tcW w:w="0" w:type="auto"/>
            <w:vAlign w:val="center"/>
            <w:hideMark/>
          </w:tcPr>
          <w:p w14:paraId="7BFBD0E0" w14:textId="77777777" w:rsidR="00A942FE" w:rsidRPr="009F59EC" w:rsidRDefault="00A942FE" w:rsidP="003D776F">
            <w:pPr>
              <w:jc w:val="both"/>
              <w:rPr>
                <w:rFonts w:cstheme="minorHAnsi"/>
                <w:b/>
                <w:sz w:val="24"/>
                <w:szCs w:val="24"/>
              </w:rPr>
            </w:pPr>
            <w:r w:rsidRPr="009F59EC">
              <w:rPr>
                <w:rFonts w:cstheme="minorHAnsi"/>
                <w:b/>
                <w:bCs/>
                <w:sz w:val="24"/>
                <w:szCs w:val="24"/>
              </w:rPr>
              <w:t xml:space="preserve">B) Honoraires annuels de gestion, </w:t>
            </w:r>
            <w:r w:rsidRPr="009F59EC">
              <w:rPr>
                <w:rFonts w:cstheme="minorHAnsi"/>
                <w:sz w:val="24"/>
                <w:szCs w:val="24"/>
              </w:rPr>
              <w:t>le cas échéant.</w:t>
            </w:r>
          </w:p>
        </w:tc>
        <w:tc>
          <w:tcPr>
            <w:tcW w:w="2600" w:type="dxa"/>
            <w:vAlign w:val="center"/>
          </w:tcPr>
          <w:p w14:paraId="068912F8"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123072739"/>
                <w:placeholder>
                  <w:docPart w:val="9195E3FEBBD242C883ABB1B34758E6FC"/>
                </w:placeholder>
                <w:showingPlcHdr/>
              </w:sdtPr>
              <w:sdtContent>
                <w:r w:rsidR="00A942FE" w:rsidRPr="009F59EC">
                  <w:rPr>
                    <w:rFonts w:cs="Calibri"/>
                    <w:b/>
                    <w:bCs/>
                    <w:color w:val="244061" w:themeColor="accent1" w:themeShade="80"/>
                    <w:sz w:val="24"/>
                    <w:szCs w:val="24"/>
                    <w:u w:val="single"/>
                  </w:rPr>
                  <w:t xml:space="preserve"> A compléter</w:t>
                </w:r>
              </w:sdtContent>
            </w:sdt>
          </w:p>
        </w:tc>
        <w:tc>
          <w:tcPr>
            <w:tcW w:w="2585" w:type="dxa"/>
            <w:vAlign w:val="center"/>
          </w:tcPr>
          <w:p w14:paraId="53A975A8"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461227908"/>
                <w:placeholder>
                  <w:docPart w:val="CCFE44BCECF647008F90928BBC68565B"/>
                </w:placeholder>
                <w:showingPlcHdr/>
              </w:sdtPr>
              <w:sdtContent>
                <w:r w:rsidR="00A942FE" w:rsidRPr="009F59EC">
                  <w:rPr>
                    <w:rFonts w:cs="Calibri"/>
                    <w:b/>
                    <w:bCs/>
                    <w:color w:val="244061" w:themeColor="accent1" w:themeShade="80"/>
                    <w:sz w:val="24"/>
                    <w:szCs w:val="24"/>
                    <w:u w:val="single"/>
                  </w:rPr>
                  <w:t xml:space="preserve"> A compléter</w:t>
                </w:r>
              </w:sdtContent>
            </w:sdt>
          </w:p>
        </w:tc>
      </w:tr>
      <w:tr w:rsidR="00A942FE" w:rsidRPr="009F59EC" w14:paraId="5B9531A7" w14:textId="77777777" w:rsidTr="003D776F">
        <w:trPr>
          <w:trHeight w:val="1064"/>
          <w:tblCellSpacing w:w="15" w:type="dxa"/>
        </w:trPr>
        <w:tc>
          <w:tcPr>
            <w:tcW w:w="0" w:type="auto"/>
            <w:vAlign w:val="center"/>
            <w:hideMark/>
          </w:tcPr>
          <w:p w14:paraId="32F16BF4" w14:textId="77777777" w:rsidR="00A942FE" w:rsidRPr="009F59EC" w:rsidRDefault="00A942FE" w:rsidP="003D776F">
            <w:pPr>
              <w:jc w:val="both"/>
              <w:rPr>
                <w:rFonts w:cstheme="minorHAnsi"/>
                <w:b/>
                <w:sz w:val="24"/>
                <w:szCs w:val="24"/>
              </w:rPr>
            </w:pPr>
            <w:r w:rsidRPr="009F59EC">
              <w:rPr>
                <w:rFonts w:cstheme="minorHAnsi"/>
                <w:b/>
                <w:bCs/>
                <w:sz w:val="24"/>
                <w:szCs w:val="24"/>
              </w:rPr>
              <w:t>C) Taux de révision unitaire appliqué à l’assiette tarifaire déclarée.</w:t>
            </w:r>
          </w:p>
        </w:tc>
        <w:tc>
          <w:tcPr>
            <w:tcW w:w="2600" w:type="dxa"/>
            <w:vAlign w:val="center"/>
          </w:tcPr>
          <w:p w14:paraId="72C73792"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2045248814"/>
                <w:placeholder>
                  <w:docPart w:val="FB8DA9082D624068846FF1AE8893CEC4"/>
                </w:placeholder>
                <w:showingPlcHdr/>
              </w:sdtPr>
              <w:sdtContent>
                <w:r w:rsidR="00A942FE" w:rsidRPr="009F59EC">
                  <w:rPr>
                    <w:rFonts w:cs="Calibri"/>
                    <w:b/>
                    <w:bCs/>
                    <w:color w:val="244061" w:themeColor="accent1" w:themeShade="80"/>
                    <w:sz w:val="24"/>
                    <w:szCs w:val="24"/>
                    <w:u w:val="single"/>
                  </w:rPr>
                  <w:t xml:space="preserve"> A compléter</w:t>
                </w:r>
              </w:sdtContent>
            </w:sdt>
          </w:p>
        </w:tc>
        <w:tc>
          <w:tcPr>
            <w:tcW w:w="2585" w:type="dxa"/>
            <w:vAlign w:val="center"/>
          </w:tcPr>
          <w:p w14:paraId="5FABC443"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50623649"/>
                <w:placeholder>
                  <w:docPart w:val="64BE60D31E0C40599EBCF11438A0F38F"/>
                </w:placeholder>
                <w:showingPlcHdr/>
              </w:sdtPr>
              <w:sdtContent>
                <w:r w:rsidR="00A942FE" w:rsidRPr="009F59EC">
                  <w:rPr>
                    <w:rFonts w:cs="Calibri"/>
                    <w:b/>
                    <w:bCs/>
                    <w:color w:val="244061" w:themeColor="accent1" w:themeShade="80"/>
                    <w:sz w:val="24"/>
                    <w:szCs w:val="24"/>
                    <w:u w:val="single"/>
                  </w:rPr>
                  <w:t xml:space="preserve"> A compléter</w:t>
                </w:r>
              </w:sdtContent>
            </w:sdt>
          </w:p>
        </w:tc>
      </w:tr>
      <w:tr w:rsidR="00A942FE" w:rsidRPr="009F59EC" w14:paraId="123F2971" w14:textId="77777777" w:rsidTr="003D776F">
        <w:trPr>
          <w:trHeight w:val="1064"/>
          <w:tblCellSpacing w:w="15" w:type="dxa"/>
        </w:trPr>
        <w:tc>
          <w:tcPr>
            <w:tcW w:w="0" w:type="auto"/>
            <w:vAlign w:val="center"/>
            <w:hideMark/>
          </w:tcPr>
          <w:p w14:paraId="059EC26A" w14:textId="77777777" w:rsidR="00A942FE" w:rsidRPr="009F59EC" w:rsidRDefault="00A942FE" w:rsidP="003D776F">
            <w:pPr>
              <w:jc w:val="both"/>
              <w:rPr>
                <w:rFonts w:cstheme="minorHAnsi"/>
                <w:b/>
                <w:sz w:val="24"/>
                <w:szCs w:val="24"/>
              </w:rPr>
            </w:pPr>
            <w:r w:rsidRPr="009F59EC">
              <w:rPr>
                <w:rFonts w:cstheme="minorHAnsi"/>
                <w:b/>
                <w:bCs/>
                <w:sz w:val="24"/>
                <w:szCs w:val="24"/>
              </w:rPr>
              <w:t>A) + B) =</w:t>
            </w:r>
          </w:p>
        </w:tc>
        <w:tc>
          <w:tcPr>
            <w:tcW w:w="5215" w:type="dxa"/>
            <w:gridSpan w:val="2"/>
            <w:vAlign w:val="center"/>
          </w:tcPr>
          <w:p w14:paraId="369521D1" w14:textId="77777777" w:rsidR="00A942FE" w:rsidRPr="009F59EC" w:rsidRDefault="00000000" w:rsidP="003D776F">
            <w:pPr>
              <w:jc w:val="center"/>
              <w:rPr>
                <w:rFonts w:cstheme="minorHAnsi"/>
                <w:bCs/>
                <w:color w:val="244061" w:themeColor="accent1" w:themeShade="80"/>
                <w:sz w:val="24"/>
                <w:szCs w:val="24"/>
              </w:rPr>
            </w:pPr>
            <w:sdt>
              <w:sdtPr>
                <w:rPr>
                  <w:rFonts w:cs="Calibri"/>
                  <w:color w:val="244061" w:themeColor="accent1" w:themeShade="80"/>
                  <w:sz w:val="24"/>
                  <w:szCs w:val="24"/>
                </w:rPr>
                <w:id w:val="719330439"/>
                <w:placeholder>
                  <w:docPart w:val="C256B7723A664823A2584983432F59B6"/>
                </w:placeholder>
                <w:showingPlcHdr/>
              </w:sdtPr>
              <w:sdtContent>
                <w:r w:rsidR="00A942FE" w:rsidRPr="009F59EC">
                  <w:rPr>
                    <w:rFonts w:cs="Calibri"/>
                    <w:b/>
                    <w:bCs/>
                    <w:color w:val="244061" w:themeColor="accent1" w:themeShade="80"/>
                    <w:sz w:val="24"/>
                    <w:szCs w:val="24"/>
                    <w:u w:val="single"/>
                  </w:rPr>
                  <w:t xml:space="preserve"> A compléter</w:t>
                </w:r>
              </w:sdtContent>
            </w:sdt>
          </w:p>
        </w:tc>
      </w:tr>
    </w:tbl>
    <w:p w14:paraId="1C2597B7" w14:textId="77777777" w:rsidR="00A942FE" w:rsidRDefault="00A942FE" w:rsidP="00A942FE">
      <w:pPr>
        <w:rPr>
          <w:rFonts w:cstheme="minorHAnsi"/>
          <w:b/>
          <w:szCs w:val="22"/>
        </w:rPr>
      </w:pPr>
    </w:p>
    <w:p w14:paraId="5337ABE8" w14:textId="77777777" w:rsidR="00A942FE" w:rsidRDefault="00A942FE" w:rsidP="00AB1C6B">
      <w:pPr>
        <w:rPr>
          <w:rFonts w:cstheme="minorHAnsi"/>
          <w:b/>
          <w:szCs w:val="22"/>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lastRenderedPageBreak/>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10DB180D"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047491EA"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5E5F60">
        <w:rPr>
          <w:rFonts w:cstheme="minorHAnsi"/>
          <w:b/>
          <w:szCs w:val="22"/>
        </w:rPr>
        <w:t xml:space="preserve"> </w:t>
      </w:r>
      <w:r w:rsidRPr="00001618">
        <w:rPr>
          <w:rFonts w:cstheme="minorHAnsi"/>
          <w:b/>
          <w:szCs w:val="22"/>
        </w:rPr>
        <w:t>:</w:t>
      </w:r>
    </w:p>
    <w:p w14:paraId="70C2A2B9" w14:textId="070E6C2B"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4F585CE6"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312814A0"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C - 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0BF0D500"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69AC1DBB"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3B1B9264"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du marché public</w:t>
      </w:r>
      <w:r w:rsidR="005E5F60">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2BCBCB0A"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du marché ;</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lastRenderedPageBreak/>
        <w:t xml:space="preserve">(*) </w:t>
      </w:r>
      <w:r w:rsidRPr="00001618">
        <w:rPr>
          <w:rFonts w:cstheme="minorHAnsi"/>
          <w:szCs w:val="22"/>
        </w:rPr>
        <w:t>Le signataire doit avoir le pouvoir d’engager la personne qu’il représente.</w:t>
      </w:r>
    </w:p>
    <w:p w14:paraId="50884C4D" w14:textId="77777777" w:rsidR="00D23E94" w:rsidRPr="00001618" w:rsidRDefault="00D23E94"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15DF01C2" w:rsidR="00F35054" w:rsidRPr="00001618" w:rsidRDefault="009A0D24"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D</w:t>
            </w:r>
            <w:r w:rsidR="00F35054" w:rsidRPr="00001618">
              <w:rPr>
                <w:rStyle w:val="lev"/>
                <w:bCs w:val="0"/>
                <w:color w:val="FFFFFF" w:themeColor="background1"/>
                <w:szCs w:val="22"/>
              </w:rPr>
              <w:t xml:space="preserve"> – COASSURANCE</w:t>
            </w:r>
          </w:p>
        </w:tc>
      </w:tr>
    </w:tbl>
    <w:p w14:paraId="0F0BC7E6" w14:textId="77777777" w:rsidR="00F35054" w:rsidRPr="00001618" w:rsidRDefault="00F35054" w:rsidP="00001618">
      <w:pPr>
        <w:spacing w:line="276" w:lineRule="auto"/>
        <w:ind w:right="-198"/>
        <w:rPr>
          <w:rFonts w:cstheme="minorHAnsi"/>
          <w:szCs w:val="22"/>
          <w:u w:val="single"/>
        </w:rPr>
      </w:pPr>
      <w:r w:rsidRPr="00001618">
        <w:rPr>
          <w:rFonts w:cstheme="minorHAnsi"/>
          <w:szCs w:val="22"/>
          <w:u w:val="single"/>
        </w:rPr>
        <w:t>En cas de coassurance, indiquer les coordonnées et le pourcentage de participation de chacun des Co assureurs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3BAFF978" w:rsidR="00F35054" w:rsidRPr="00001618" w:rsidRDefault="009A0D24"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E</w:t>
            </w:r>
            <w:r w:rsidR="00F35054" w:rsidRPr="00001618">
              <w:rPr>
                <w:rStyle w:val="lev"/>
                <w:bCs w:val="0"/>
                <w:color w:val="FFFFFF" w:themeColor="background1"/>
                <w:szCs w:val="22"/>
              </w:rPr>
              <w:t xml:space="preserve">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78968604" w:rsidR="00F35054" w:rsidRPr="00001618" w:rsidRDefault="009A0D24"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 xml:space="preserve">F </w:t>
            </w:r>
            <w:r w:rsidR="00F35054"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3F988C35" w:rsidR="00162E69" w:rsidRPr="00162E69" w:rsidRDefault="009A0D24"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 xml:space="preserve">G </w:t>
      </w:r>
      <w:r w:rsidRPr="009A0D24">
        <w:rPr>
          <w:b/>
          <w:bCs/>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000000"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000000"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lastRenderedPageBreak/>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000000"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11A52A04"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REPONSE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017DA5F1" w14:textId="3AB507C3"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BB311C">
        <w:rPr>
          <w:rFonts w:cstheme="minorHAnsi"/>
          <w:szCs w:val="22"/>
        </w:rPr>
        <w:fldChar w:fldCharType="begin">
          <w:ffData>
            <w:name w:val=""/>
            <w:enabled/>
            <w:calcOnExit w:val="0"/>
            <w:checkBox>
              <w:size w:val="20"/>
              <w:default w:val="0"/>
            </w:checkBox>
          </w:ffData>
        </w:fldChar>
      </w:r>
      <w:r w:rsidRPr="00BB311C">
        <w:rPr>
          <w:rFonts w:cstheme="minorHAnsi"/>
          <w:szCs w:val="22"/>
        </w:rPr>
        <w:instrText xml:space="preserve"> FORMCHECKBOX </w:instrText>
      </w:r>
      <w:r w:rsidRPr="00BB311C">
        <w:rPr>
          <w:rFonts w:cstheme="minorHAnsi"/>
          <w:szCs w:val="22"/>
        </w:rPr>
      </w:r>
      <w:r w:rsidRPr="00BB311C">
        <w:rPr>
          <w:rFonts w:cstheme="minorHAnsi"/>
          <w:szCs w:val="22"/>
        </w:rPr>
        <w:fldChar w:fldCharType="separate"/>
      </w:r>
      <w:r w:rsidRPr="00BB311C">
        <w:rPr>
          <w:rFonts w:cstheme="minorHAnsi"/>
          <w:szCs w:val="22"/>
        </w:rPr>
        <w:fldChar w:fldCharType="end"/>
      </w:r>
      <w:r w:rsidRPr="00BB311C">
        <w:rPr>
          <w:rFonts w:cstheme="minorHAnsi"/>
          <w:szCs w:val="22"/>
        </w:rPr>
        <w:t xml:space="preserve">  avec la variante suivante : </w:t>
      </w:r>
      <w:r w:rsidR="00022B26" w:rsidRPr="00BB311C">
        <w:rPr>
          <w:rFonts w:cstheme="minorHAnsi"/>
          <w:szCs w:val="22"/>
        </w:rPr>
        <w:t>………………</w:t>
      </w:r>
    </w:p>
    <w:p w14:paraId="4C53CAF1" w14:textId="203FF1A5"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459D68D4"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Annexes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000000"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B81124">
      <w:headerReference w:type="default" r:id="rId11"/>
      <w:footerReference w:type="even" r:id="rId12"/>
      <w:footerReference w:type="default" r:id="rId13"/>
      <w:headerReference w:type="first" r:id="rId14"/>
      <w:type w:val="continuous"/>
      <w:pgSz w:w="11909" w:h="16834" w:code="9"/>
      <w:pgMar w:top="1077" w:right="1561" w:bottom="1077" w:left="1418" w:header="567" w:footer="567"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D49BF" w14:textId="77777777" w:rsidR="00C05A86" w:rsidRDefault="00C05A86" w:rsidP="001303C8">
      <w:r>
        <w:separator/>
      </w:r>
    </w:p>
  </w:endnote>
  <w:endnote w:type="continuationSeparator" w:id="0">
    <w:p w14:paraId="0A2B5EEF" w14:textId="77777777" w:rsidR="00C05A86" w:rsidRDefault="00C05A86"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45531" w14:textId="77777777" w:rsidR="00C05A86" w:rsidRDefault="00C05A86" w:rsidP="001303C8">
      <w:r>
        <w:separator/>
      </w:r>
    </w:p>
  </w:footnote>
  <w:footnote w:type="continuationSeparator" w:id="0">
    <w:p w14:paraId="365AF779" w14:textId="77777777" w:rsidR="00C05A86" w:rsidRDefault="00C05A86" w:rsidP="0013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DC1C1F" w:rsidRPr="00DC1C1F" w14:paraId="1A821CD1" w14:textId="77777777">
      <w:tc>
        <w:tcPr>
          <w:tcW w:w="3070" w:type="dxa"/>
          <w:tcBorders>
            <w:top w:val="nil"/>
            <w:left w:val="nil"/>
            <w:bottom w:val="single" w:sz="4" w:space="0" w:color="000000"/>
            <w:right w:val="nil"/>
          </w:tcBorders>
          <w:tcMar>
            <w:top w:w="0" w:type="dxa"/>
            <w:left w:w="70" w:type="dxa"/>
            <w:bottom w:w="0" w:type="dxa"/>
            <w:right w:w="70" w:type="dxa"/>
          </w:tcMar>
        </w:tcPr>
        <w:p w14:paraId="06938C5D" w14:textId="77777777" w:rsidR="00DC1C1F" w:rsidRPr="00DC1C1F" w:rsidRDefault="00DC1C1F" w:rsidP="00DC1C1F">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657C8D6C" w14:textId="77777777" w:rsidR="00DC1C1F" w:rsidRPr="00DC1C1F" w:rsidRDefault="00DC1C1F" w:rsidP="00DC1C1F">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764A4691" w14:textId="77777777" w:rsidR="00DC1C1F" w:rsidRPr="00DC1C1F" w:rsidRDefault="00DC1C1F" w:rsidP="00DC1C1F">
          <w:pPr>
            <w:pStyle w:val="En-tte"/>
            <w:rPr>
              <w:i/>
            </w:rPr>
          </w:pPr>
          <w:r w:rsidRPr="00DC1C1F">
            <w:rPr>
              <w:i/>
            </w:rPr>
            <w:t>Procédure : 2026-07</w:t>
          </w:r>
        </w:p>
      </w:tc>
    </w:tr>
  </w:tbl>
  <w:p w14:paraId="2F8FDBCE" w14:textId="77777777" w:rsidR="00DC1C1F" w:rsidRDefault="00DC1C1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DC1C1F" w:rsidRPr="00DC1C1F" w14:paraId="7483D5D1" w14:textId="77777777">
      <w:tc>
        <w:tcPr>
          <w:tcW w:w="3070" w:type="dxa"/>
          <w:tcBorders>
            <w:top w:val="nil"/>
            <w:left w:val="nil"/>
            <w:bottom w:val="single" w:sz="4" w:space="0" w:color="000000"/>
            <w:right w:val="nil"/>
          </w:tcBorders>
          <w:tcMar>
            <w:top w:w="0" w:type="dxa"/>
            <w:left w:w="70" w:type="dxa"/>
            <w:bottom w:w="0" w:type="dxa"/>
            <w:right w:w="70" w:type="dxa"/>
          </w:tcMar>
        </w:tcPr>
        <w:p w14:paraId="7AF39C2F" w14:textId="77777777" w:rsidR="00DC1C1F" w:rsidRPr="00DC1C1F" w:rsidRDefault="00DC1C1F" w:rsidP="00DC1C1F">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6EBBBD45" w14:textId="77777777" w:rsidR="00DC1C1F" w:rsidRPr="00DC1C1F" w:rsidRDefault="00DC1C1F" w:rsidP="00DC1C1F">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3358E632" w14:textId="77777777" w:rsidR="00DC1C1F" w:rsidRPr="00DC1C1F" w:rsidRDefault="00DC1C1F" w:rsidP="00DC1C1F">
          <w:pPr>
            <w:pStyle w:val="En-tte"/>
            <w:rPr>
              <w:i/>
            </w:rPr>
          </w:pPr>
          <w:r w:rsidRPr="00DC1C1F">
            <w:rPr>
              <w:i/>
            </w:rPr>
            <w:t>Procédure : 2026-07</w:t>
          </w:r>
        </w:p>
      </w:tc>
    </w:tr>
  </w:tbl>
  <w:p w14:paraId="21630BF2" w14:textId="650C0166" w:rsidR="00B81124" w:rsidRDefault="00B81124">
    <w:pPr>
      <w:pStyle w:val="En-tte"/>
    </w:pPr>
    <w:r>
      <w:rPr>
        <w:noProof/>
      </w:rPr>
      <w:drawing>
        <wp:inline distT="0" distB="0" distL="0" distR="0" wp14:anchorId="189E9FBE" wp14:editId="1862EEE7">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282E"/>
    <w:rsid w:val="00022B26"/>
    <w:rsid w:val="000254EA"/>
    <w:rsid w:val="000254F9"/>
    <w:rsid w:val="00025D06"/>
    <w:rsid w:val="00027224"/>
    <w:rsid w:val="00027AF2"/>
    <w:rsid w:val="00027F7A"/>
    <w:rsid w:val="00030E6E"/>
    <w:rsid w:val="000311A2"/>
    <w:rsid w:val="00032341"/>
    <w:rsid w:val="000340C0"/>
    <w:rsid w:val="0003427B"/>
    <w:rsid w:val="00034D4B"/>
    <w:rsid w:val="000354A3"/>
    <w:rsid w:val="00036325"/>
    <w:rsid w:val="0003660F"/>
    <w:rsid w:val="000368A3"/>
    <w:rsid w:val="000368EC"/>
    <w:rsid w:val="000372BC"/>
    <w:rsid w:val="00040F80"/>
    <w:rsid w:val="00043507"/>
    <w:rsid w:val="00044994"/>
    <w:rsid w:val="00046A16"/>
    <w:rsid w:val="00046C12"/>
    <w:rsid w:val="00047CA0"/>
    <w:rsid w:val="00050814"/>
    <w:rsid w:val="00054A3E"/>
    <w:rsid w:val="00055DB0"/>
    <w:rsid w:val="00057035"/>
    <w:rsid w:val="0005738A"/>
    <w:rsid w:val="000659CB"/>
    <w:rsid w:val="0006600E"/>
    <w:rsid w:val="00066457"/>
    <w:rsid w:val="00072D8C"/>
    <w:rsid w:val="00072F63"/>
    <w:rsid w:val="00074C9B"/>
    <w:rsid w:val="000773B4"/>
    <w:rsid w:val="00082C0A"/>
    <w:rsid w:val="00083040"/>
    <w:rsid w:val="000855AD"/>
    <w:rsid w:val="00085B64"/>
    <w:rsid w:val="000876BD"/>
    <w:rsid w:val="000919F6"/>
    <w:rsid w:val="00091ABE"/>
    <w:rsid w:val="000926C2"/>
    <w:rsid w:val="00096525"/>
    <w:rsid w:val="00096C2C"/>
    <w:rsid w:val="000A4C97"/>
    <w:rsid w:val="000A5625"/>
    <w:rsid w:val="000A5E4B"/>
    <w:rsid w:val="000A6991"/>
    <w:rsid w:val="000C020E"/>
    <w:rsid w:val="000C398C"/>
    <w:rsid w:val="000C54F8"/>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16E1"/>
    <w:rsid w:val="0010247E"/>
    <w:rsid w:val="00102682"/>
    <w:rsid w:val="00104BB1"/>
    <w:rsid w:val="00105E7B"/>
    <w:rsid w:val="00114639"/>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8B1"/>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7C37"/>
    <w:rsid w:val="00191257"/>
    <w:rsid w:val="001916E2"/>
    <w:rsid w:val="00191D7C"/>
    <w:rsid w:val="00192DD3"/>
    <w:rsid w:val="001933C0"/>
    <w:rsid w:val="00194C1D"/>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BEE"/>
    <w:rsid w:val="001D7793"/>
    <w:rsid w:val="001E04C9"/>
    <w:rsid w:val="001E15F4"/>
    <w:rsid w:val="001E1E50"/>
    <w:rsid w:val="001E26E9"/>
    <w:rsid w:val="001E30C3"/>
    <w:rsid w:val="001E74DA"/>
    <w:rsid w:val="001F297F"/>
    <w:rsid w:val="001F6CB1"/>
    <w:rsid w:val="001F7F6B"/>
    <w:rsid w:val="001F7F8F"/>
    <w:rsid w:val="002044F2"/>
    <w:rsid w:val="00204706"/>
    <w:rsid w:val="00204EC8"/>
    <w:rsid w:val="0021001C"/>
    <w:rsid w:val="00210682"/>
    <w:rsid w:val="0021092C"/>
    <w:rsid w:val="00212329"/>
    <w:rsid w:val="00212D68"/>
    <w:rsid w:val="00213049"/>
    <w:rsid w:val="00213C8E"/>
    <w:rsid w:val="00215B71"/>
    <w:rsid w:val="002237A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76EB"/>
    <w:rsid w:val="002A2EC8"/>
    <w:rsid w:val="002A4B2E"/>
    <w:rsid w:val="002A55CC"/>
    <w:rsid w:val="002A5CD0"/>
    <w:rsid w:val="002A6697"/>
    <w:rsid w:val="002A6A5E"/>
    <w:rsid w:val="002B0C99"/>
    <w:rsid w:val="002B0DAA"/>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7F81"/>
    <w:rsid w:val="003109B2"/>
    <w:rsid w:val="003116CA"/>
    <w:rsid w:val="00312409"/>
    <w:rsid w:val="003139F0"/>
    <w:rsid w:val="00313C31"/>
    <w:rsid w:val="00314586"/>
    <w:rsid w:val="00321238"/>
    <w:rsid w:val="00323A68"/>
    <w:rsid w:val="00331CD3"/>
    <w:rsid w:val="00334087"/>
    <w:rsid w:val="003341BD"/>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637B"/>
    <w:rsid w:val="00366B4B"/>
    <w:rsid w:val="003729AF"/>
    <w:rsid w:val="00372B2B"/>
    <w:rsid w:val="003733B1"/>
    <w:rsid w:val="00373CAB"/>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3A9"/>
    <w:rsid w:val="00415A9C"/>
    <w:rsid w:val="00416156"/>
    <w:rsid w:val="00420DB9"/>
    <w:rsid w:val="0042147F"/>
    <w:rsid w:val="004219B3"/>
    <w:rsid w:val="00421A40"/>
    <w:rsid w:val="00426539"/>
    <w:rsid w:val="00427953"/>
    <w:rsid w:val="004320A5"/>
    <w:rsid w:val="00434BD9"/>
    <w:rsid w:val="00437745"/>
    <w:rsid w:val="00440ADC"/>
    <w:rsid w:val="00441AFE"/>
    <w:rsid w:val="00443B26"/>
    <w:rsid w:val="00445F87"/>
    <w:rsid w:val="004512F7"/>
    <w:rsid w:val="00451CAA"/>
    <w:rsid w:val="00453581"/>
    <w:rsid w:val="00454D6D"/>
    <w:rsid w:val="00455D11"/>
    <w:rsid w:val="004571C8"/>
    <w:rsid w:val="00457D55"/>
    <w:rsid w:val="00461A3E"/>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5B19"/>
    <w:rsid w:val="00497903"/>
    <w:rsid w:val="004A0445"/>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61BB"/>
    <w:rsid w:val="004C0C53"/>
    <w:rsid w:val="004C28FE"/>
    <w:rsid w:val="004C30AD"/>
    <w:rsid w:val="004C58B6"/>
    <w:rsid w:val="004C6BEA"/>
    <w:rsid w:val="004C7D96"/>
    <w:rsid w:val="004D4EC9"/>
    <w:rsid w:val="004D50E4"/>
    <w:rsid w:val="004D6575"/>
    <w:rsid w:val="004D6978"/>
    <w:rsid w:val="004E1531"/>
    <w:rsid w:val="004E2208"/>
    <w:rsid w:val="004E29FC"/>
    <w:rsid w:val="004F0B11"/>
    <w:rsid w:val="004F4373"/>
    <w:rsid w:val="004F43FF"/>
    <w:rsid w:val="004F5E69"/>
    <w:rsid w:val="004F6ABC"/>
    <w:rsid w:val="004F6C55"/>
    <w:rsid w:val="00500D04"/>
    <w:rsid w:val="005026C8"/>
    <w:rsid w:val="00503388"/>
    <w:rsid w:val="0050387B"/>
    <w:rsid w:val="00503BF7"/>
    <w:rsid w:val="00503D6E"/>
    <w:rsid w:val="00503F47"/>
    <w:rsid w:val="0051434D"/>
    <w:rsid w:val="005144F3"/>
    <w:rsid w:val="005173C9"/>
    <w:rsid w:val="00521FA4"/>
    <w:rsid w:val="00524D97"/>
    <w:rsid w:val="00526105"/>
    <w:rsid w:val="005261B5"/>
    <w:rsid w:val="00527BCF"/>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DC5"/>
    <w:rsid w:val="00557586"/>
    <w:rsid w:val="0056137B"/>
    <w:rsid w:val="00561CA9"/>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33D"/>
    <w:rsid w:val="005B7C28"/>
    <w:rsid w:val="005C187E"/>
    <w:rsid w:val="005C1B69"/>
    <w:rsid w:val="005C4144"/>
    <w:rsid w:val="005C5C0E"/>
    <w:rsid w:val="005C699F"/>
    <w:rsid w:val="005D03DD"/>
    <w:rsid w:val="005D0FEA"/>
    <w:rsid w:val="005D1FAA"/>
    <w:rsid w:val="005D231C"/>
    <w:rsid w:val="005D4E3E"/>
    <w:rsid w:val="005D57B8"/>
    <w:rsid w:val="005D7FD2"/>
    <w:rsid w:val="005E05C7"/>
    <w:rsid w:val="005E3D63"/>
    <w:rsid w:val="005E58F4"/>
    <w:rsid w:val="005E5F60"/>
    <w:rsid w:val="005E7079"/>
    <w:rsid w:val="005E709C"/>
    <w:rsid w:val="005F22CB"/>
    <w:rsid w:val="005F26A4"/>
    <w:rsid w:val="005F36F3"/>
    <w:rsid w:val="005F7DBA"/>
    <w:rsid w:val="00601793"/>
    <w:rsid w:val="006019CC"/>
    <w:rsid w:val="00601E54"/>
    <w:rsid w:val="00603164"/>
    <w:rsid w:val="00603A02"/>
    <w:rsid w:val="00605211"/>
    <w:rsid w:val="00611CB0"/>
    <w:rsid w:val="00620E5F"/>
    <w:rsid w:val="00620E89"/>
    <w:rsid w:val="0062139F"/>
    <w:rsid w:val="006234DA"/>
    <w:rsid w:val="006251AE"/>
    <w:rsid w:val="0062526E"/>
    <w:rsid w:val="0062736F"/>
    <w:rsid w:val="006276E7"/>
    <w:rsid w:val="0063051F"/>
    <w:rsid w:val="006305D6"/>
    <w:rsid w:val="00630EC4"/>
    <w:rsid w:val="00633243"/>
    <w:rsid w:val="00635268"/>
    <w:rsid w:val="00636A6D"/>
    <w:rsid w:val="006370D0"/>
    <w:rsid w:val="00637B7F"/>
    <w:rsid w:val="00643070"/>
    <w:rsid w:val="00644203"/>
    <w:rsid w:val="00646ED1"/>
    <w:rsid w:val="006510ED"/>
    <w:rsid w:val="00651169"/>
    <w:rsid w:val="00652808"/>
    <w:rsid w:val="00652F70"/>
    <w:rsid w:val="0065303E"/>
    <w:rsid w:val="006569B8"/>
    <w:rsid w:val="00656BD3"/>
    <w:rsid w:val="0066108C"/>
    <w:rsid w:val="00661B1E"/>
    <w:rsid w:val="00662E0A"/>
    <w:rsid w:val="00663410"/>
    <w:rsid w:val="00663D05"/>
    <w:rsid w:val="006662D4"/>
    <w:rsid w:val="00666F44"/>
    <w:rsid w:val="00667166"/>
    <w:rsid w:val="006674CE"/>
    <w:rsid w:val="0066766C"/>
    <w:rsid w:val="006709FE"/>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60CEA"/>
    <w:rsid w:val="0076397F"/>
    <w:rsid w:val="00765270"/>
    <w:rsid w:val="00765C50"/>
    <w:rsid w:val="00765F71"/>
    <w:rsid w:val="007660BE"/>
    <w:rsid w:val="0076699F"/>
    <w:rsid w:val="00767E62"/>
    <w:rsid w:val="0077006C"/>
    <w:rsid w:val="00770AD7"/>
    <w:rsid w:val="00774F6B"/>
    <w:rsid w:val="007766A2"/>
    <w:rsid w:val="00776EA5"/>
    <w:rsid w:val="00777350"/>
    <w:rsid w:val="00781D6C"/>
    <w:rsid w:val="0078235D"/>
    <w:rsid w:val="007826BF"/>
    <w:rsid w:val="00783302"/>
    <w:rsid w:val="00783F02"/>
    <w:rsid w:val="007858F2"/>
    <w:rsid w:val="0078610D"/>
    <w:rsid w:val="00787E92"/>
    <w:rsid w:val="00792C92"/>
    <w:rsid w:val="0079591D"/>
    <w:rsid w:val="007973AD"/>
    <w:rsid w:val="007A19A6"/>
    <w:rsid w:val="007A36ED"/>
    <w:rsid w:val="007A4B8D"/>
    <w:rsid w:val="007A6703"/>
    <w:rsid w:val="007A6EA4"/>
    <w:rsid w:val="007A751F"/>
    <w:rsid w:val="007B2DFD"/>
    <w:rsid w:val="007B3980"/>
    <w:rsid w:val="007B439B"/>
    <w:rsid w:val="007B4C6F"/>
    <w:rsid w:val="007B6813"/>
    <w:rsid w:val="007B6AB8"/>
    <w:rsid w:val="007C0EDF"/>
    <w:rsid w:val="007C266F"/>
    <w:rsid w:val="007C46F4"/>
    <w:rsid w:val="007C521E"/>
    <w:rsid w:val="007C6CA7"/>
    <w:rsid w:val="007C769B"/>
    <w:rsid w:val="007C792B"/>
    <w:rsid w:val="007D03FA"/>
    <w:rsid w:val="007D1594"/>
    <w:rsid w:val="007D208E"/>
    <w:rsid w:val="007D425B"/>
    <w:rsid w:val="007D5A55"/>
    <w:rsid w:val="007D5ADA"/>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190"/>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70B"/>
    <w:rsid w:val="00844D5A"/>
    <w:rsid w:val="00844E99"/>
    <w:rsid w:val="0084558A"/>
    <w:rsid w:val="00845A64"/>
    <w:rsid w:val="00850058"/>
    <w:rsid w:val="00850C98"/>
    <w:rsid w:val="008510B5"/>
    <w:rsid w:val="00854808"/>
    <w:rsid w:val="008552A4"/>
    <w:rsid w:val="00861D5F"/>
    <w:rsid w:val="00865908"/>
    <w:rsid w:val="00865E8D"/>
    <w:rsid w:val="00866FDC"/>
    <w:rsid w:val="008676B1"/>
    <w:rsid w:val="008711CE"/>
    <w:rsid w:val="00872015"/>
    <w:rsid w:val="008741CE"/>
    <w:rsid w:val="00874E27"/>
    <w:rsid w:val="00875079"/>
    <w:rsid w:val="00876A17"/>
    <w:rsid w:val="008772E5"/>
    <w:rsid w:val="00877DB3"/>
    <w:rsid w:val="00880605"/>
    <w:rsid w:val="0088077F"/>
    <w:rsid w:val="0088115D"/>
    <w:rsid w:val="0088229F"/>
    <w:rsid w:val="008827E6"/>
    <w:rsid w:val="00886F7E"/>
    <w:rsid w:val="00890A0D"/>
    <w:rsid w:val="00891AB9"/>
    <w:rsid w:val="00891E08"/>
    <w:rsid w:val="00892415"/>
    <w:rsid w:val="008924F0"/>
    <w:rsid w:val="008933B7"/>
    <w:rsid w:val="008939DC"/>
    <w:rsid w:val="0089635C"/>
    <w:rsid w:val="008974D3"/>
    <w:rsid w:val="008A12FE"/>
    <w:rsid w:val="008A28C4"/>
    <w:rsid w:val="008A45E9"/>
    <w:rsid w:val="008B0721"/>
    <w:rsid w:val="008B3693"/>
    <w:rsid w:val="008B5963"/>
    <w:rsid w:val="008B5E67"/>
    <w:rsid w:val="008C0431"/>
    <w:rsid w:val="008C1512"/>
    <w:rsid w:val="008C1ED3"/>
    <w:rsid w:val="008C2AFF"/>
    <w:rsid w:val="008C37A9"/>
    <w:rsid w:val="008C6B6F"/>
    <w:rsid w:val="008C6BE1"/>
    <w:rsid w:val="008D1C27"/>
    <w:rsid w:val="008D1FE3"/>
    <w:rsid w:val="008D4C43"/>
    <w:rsid w:val="008D7C86"/>
    <w:rsid w:val="008E12BA"/>
    <w:rsid w:val="008E4CCF"/>
    <w:rsid w:val="008E6D1D"/>
    <w:rsid w:val="008F00AB"/>
    <w:rsid w:val="008F0579"/>
    <w:rsid w:val="008F2BD4"/>
    <w:rsid w:val="008F2D65"/>
    <w:rsid w:val="008F5C29"/>
    <w:rsid w:val="008F6AF8"/>
    <w:rsid w:val="008F7A2D"/>
    <w:rsid w:val="009000A4"/>
    <w:rsid w:val="00904C92"/>
    <w:rsid w:val="00904E03"/>
    <w:rsid w:val="00905865"/>
    <w:rsid w:val="00906427"/>
    <w:rsid w:val="009071E8"/>
    <w:rsid w:val="009077C5"/>
    <w:rsid w:val="00910089"/>
    <w:rsid w:val="0091138E"/>
    <w:rsid w:val="00912778"/>
    <w:rsid w:val="00912A56"/>
    <w:rsid w:val="009142D3"/>
    <w:rsid w:val="00914AAE"/>
    <w:rsid w:val="00916762"/>
    <w:rsid w:val="0092546A"/>
    <w:rsid w:val="0092587B"/>
    <w:rsid w:val="00925F1B"/>
    <w:rsid w:val="0093017C"/>
    <w:rsid w:val="00930957"/>
    <w:rsid w:val="0093134F"/>
    <w:rsid w:val="009327BA"/>
    <w:rsid w:val="00932EF5"/>
    <w:rsid w:val="00935B48"/>
    <w:rsid w:val="009360A8"/>
    <w:rsid w:val="009410AD"/>
    <w:rsid w:val="00941C39"/>
    <w:rsid w:val="00941F2C"/>
    <w:rsid w:val="00943A5F"/>
    <w:rsid w:val="0094412E"/>
    <w:rsid w:val="00947116"/>
    <w:rsid w:val="00950CC9"/>
    <w:rsid w:val="00951794"/>
    <w:rsid w:val="009521F7"/>
    <w:rsid w:val="0095302E"/>
    <w:rsid w:val="00953573"/>
    <w:rsid w:val="00955B0C"/>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0D2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20F6"/>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6C3"/>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42FE"/>
    <w:rsid w:val="00A95A17"/>
    <w:rsid w:val="00A95EE4"/>
    <w:rsid w:val="00A97644"/>
    <w:rsid w:val="00AA4E4D"/>
    <w:rsid w:val="00AA608C"/>
    <w:rsid w:val="00AB11E2"/>
    <w:rsid w:val="00AB1506"/>
    <w:rsid w:val="00AB16B3"/>
    <w:rsid w:val="00AB1A05"/>
    <w:rsid w:val="00AB1C6B"/>
    <w:rsid w:val="00AB295E"/>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4946"/>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3C09"/>
    <w:rsid w:val="00B13F5E"/>
    <w:rsid w:val="00B14E28"/>
    <w:rsid w:val="00B1695B"/>
    <w:rsid w:val="00B21174"/>
    <w:rsid w:val="00B21268"/>
    <w:rsid w:val="00B221E5"/>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544"/>
    <w:rsid w:val="00B61FC7"/>
    <w:rsid w:val="00B6278D"/>
    <w:rsid w:val="00B6356A"/>
    <w:rsid w:val="00B63C00"/>
    <w:rsid w:val="00B63C8D"/>
    <w:rsid w:val="00B65380"/>
    <w:rsid w:val="00B71A92"/>
    <w:rsid w:val="00B7247D"/>
    <w:rsid w:val="00B734D1"/>
    <w:rsid w:val="00B739DC"/>
    <w:rsid w:val="00B74E59"/>
    <w:rsid w:val="00B7794F"/>
    <w:rsid w:val="00B81124"/>
    <w:rsid w:val="00B87277"/>
    <w:rsid w:val="00B8782A"/>
    <w:rsid w:val="00B90911"/>
    <w:rsid w:val="00B9272C"/>
    <w:rsid w:val="00B93411"/>
    <w:rsid w:val="00B934FF"/>
    <w:rsid w:val="00B93A9B"/>
    <w:rsid w:val="00B93F15"/>
    <w:rsid w:val="00B9595B"/>
    <w:rsid w:val="00B95EC5"/>
    <w:rsid w:val="00B977D2"/>
    <w:rsid w:val="00BA30FE"/>
    <w:rsid w:val="00BA3222"/>
    <w:rsid w:val="00BA4605"/>
    <w:rsid w:val="00BA62BA"/>
    <w:rsid w:val="00BB04C3"/>
    <w:rsid w:val="00BB0563"/>
    <w:rsid w:val="00BB1CE1"/>
    <w:rsid w:val="00BB26CD"/>
    <w:rsid w:val="00BB311C"/>
    <w:rsid w:val="00BB34B4"/>
    <w:rsid w:val="00BB3C0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68AA"/>
    <w:rsid w:val="00BE6D4C"/>
    <w:rsid w:val="00BE798B"/>
    <w:rsid w:val="00BF2CBE"/>
    <w:rsid w:val="00BF31D6"/>
    <w:rsid w:val="00BF361A"/>
    <w:rsid w:val="00BF40A4"/>
    <w:rsid w:val="00BF6F8E"/>
    <w:rsid w:val="00BF7B67"/>
    <w:rsid w:val="00BF7F6C"/>
    <w:rsid w:val="00C00388"/>
    <w:rsid w:val="00C03409"/>
    <w:rsid w:val="00C034C0"/>
    <w:rsid w:val="00C04F24"/>
    <w:rsid w:val="00C05A86"/>
    <w:rsid w:val="00C07D5D"/>
    <w:rsid w:val="00C10811"/>
    <w:rsid w:val="00C11EA3"/>
    <w:rsid w:val="00C128D4"/>
    <w:rsid w:val="00C12C8E"/>
    <w:rsid w:val="00C132C3"/>
    <w:rsid w:val="00C13920"/>
    <w:rsid w:val="00C1438F"/>
    <w:rsid w:val="00C1459B"/>
    <w:rsid w:val="00C16204"/>
    <w:rsid w:val="00C165E0"/>
    <w:rsid w:val="00C16A47"/>
    <w:rsid w:val="00C17011"/>
    <w:rsid w:val="00C17134"/>
    <w:rsid w:val="00C20886"/>
    <w:rsid w:val="00C20EAD"/>
    <w:rsid w:val="00C2183A"/>
    <w:rsid w:val="00C22511"/>
    <w:rsid w:val="00C231B9"/>
    <w:rsid w:val="00C24B76"/>
    <w:rsid w:val="00C26F3A"/>
    <w:rsid w:val="00C27EDD"/>
    <w:rsid w:val="00C31636"/>
    <w:rsid w:val="00C316F8"/>
    <w:rsid w:val="00C31C53"/>
    <w:rsid w:val="00C321A2"/>
    <w:rsid w:val="00C33AA6"/>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378"/>
    <w:rsid w:val="00C778F4"/>
    <w:rsid w:val="00C85C60"/>
    <w:rsid w:val="00C86872"/>
    <w:rsid w:val="00C904E2"/>
    <w:rsid w:val="00C96D6F"/>
    <w:rsid w:val="00CA0F27"/>
    <w:rsid w:val="00CA1D00"/>
    <w:rsid w:val="00CA6782"/>
    <w:rsid w:val="00CA707D"/>
    <w:rsid w:val="00CB4D00"/>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517D"/>
    <w:rsid w:val="00CF574F"/>
    <w:rsid w:val="00CF5771"/>
    <w:rsid w:val="00CF6300"/>
    <w:rsid w:val="00CF70A9"/>
    <w:rsid w:val="00D008C4"/>
    <w:rsid w:val="00D012FE"/>
    <w:rsid w:val="00D015EF"/>
    <w:rsid w:val="00D03E92"/>
    <w:rsid w:val="00D0419F"/>
    <w:rsid w:val="00D05C97"/>
    <w:rsid w:val="00D1124E"/>
    <w:rsid w:val="00D11849"/>
    <w:rsid w:val="00D14E56"/>
    <w:rsid w:val="00D162AD"/>
    <w:rsid w:val="00D2016D"/>
    <w:rsid w:val="00D204E0"/>
    <w:rsid w:val="00D21BAB"/>
    <w:rsid w:val="00D220B1"/>
    <w:rsid w:val="00D23E94"/>
    <w:rsid w:val="00D26B81"/>
    <w:rsid w:val="00D31E9A"/>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71725"/>
    <w:rsid w:val="00D72188"/>
    <w:rsid w:val="00D73ED3"/>
    <w:rsid w:val="00D74DDC"/>
    <w:rsid w:val="00D807C3"/>
    <w:rsid w:val="00D822C2"/>
    <w:rsid w:val="00D84552"/>
    <w:rsid w:val="00D850F7"/>
    <w:rsid w:val="00D866C9"/>
    <w:rsid w:val="00D8707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1C1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1D6A"/>
    <w:rsid w:val="00E255DF"/>
    <w:rsid w:val="00E26806"/>
    <w:rsid w:val="00E26C85"/>
    <w:rsid w:val="00E30585"/>
    <w:rsid w:val="00E30638"/>
    <w:rsid w:val="00E31695"/>
    <w:rsid w:val="00E31BF6"/>
    <w:rsid w:val="00E32046"/>
    <w:rsid w:val="00E33851"/>
    <w:rsid w:val="00E35F99"/>
    <w:rsid w:val="00E40593"/>
    <w:rsid w:val="00E40EA6"/>
    <w:rsid w:val="00E427B4"/>
    <w:rsid w:val="00E432D8"/>
    <w:rsid w:val="00E4440D"/>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26DF"/>
    <w:rsid w:val="00E75417"/>
    <w:rsid w:val="00E76E75"/>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3559"/>
    <w:rsid w:val="00F1436D"/>
    <w:rsid w:val="00F1459F"/>
    <w:rsid w:val="00F2183E"/>
    <w:rsid w:val="00F258FB"/>
    <w:rsid w:val="00F279C2"/>
    <w:rsid w:val="00F27F9F"/>
    <w:rsid w:val="00F30BD1"/>
    <w:rsid w:val="00F31AED"/>
    <w:rsid w:val="00F32ADD"/>
    <w:rsid w:val="00F33C36"/>
    <w:rsid w:val="00F34FB8"/>
    <w:rsid w:val="00F35054"/>
    <w:rsid w:val="00F357AC"/>
    <w:rsid w:val="00F36687"/>
    <w:rsid w:val="00F40DA0"/>
    <w:rsid w:val="00F41E40"/>
    <w:rsid w:val="00F41E61"/>
    <w:rsid w:val="00F41FE8"/>
    <w:rsid w:val="00F43590"/>
    <w:rsid w:val="00F436F0"/>
    <w:rsid w:val="00F43C95"/>
    <w:rsid w:val="00F43F60"/>
    <w:rsid w:val="00F449B1"/>
    <w:rsid w:val="00F45E9B"/>
    <w:rsid w:val="00F46DBE"/>
    <w:rsid w:val="00F47C79"/>
    <w:rsid w:val="00F5315C"/>
    <w:rsid w:val="00F5343B"/>
    <w:rsid w:val="00F54EB7"/>
    <w:rsid w:val="00F60698"/>
    <w:rsid w:val="00F60EE9"/>
    <w:rsid w:val="00F610F9"/>
    <w:rsid w:val="00F61E57"/>
    <w:rsid w:val="00F64174"/>
    <w:rsid w:val="00F6680B"/>
    <w:rsid w:val="00F66FF2"/>
    <w:rsid w:val="00F67295"/>
    <w:rsid w:val="00F704F4"/>
    <w:rsid w:val="00F732D5"/>
    <w:rsid w:val="00F73643"/>
    <w:rsid w:val="00F7508C"/>
    <w:rsid w:val="00F75117"/>
    <w:rsid w:val="00F751B1"/>
    <w:rsid w:val="00F75663"/>
    <w:rsid w:val="00F80010"/>
    <w:rsid w:val="00F803B4"/>
    <w:rsid w:val="00F82819"/>
    <w:rsid w:val="00F8283D"/>
    <w:rsid w:val="00F84DE1"/>
    <w:rsid w:val="00F859B2"/>
    <w:rsid w:val="00F867E3"/>
    <w:rsid w:val="00F87FE2"/>
    <w:rsid w:val="00F913CD"/>
    <w:rsid w:val="00F9145B"/>
    <w:rsid w:val="00F93511"/>
    <w:rsid w:val="00F953D5"/>
    <w:rsid w:val="00F954BE"/>
    <w:rsid w:val="00F9554F"/>
    <w:rsid w:val="00F970BB"/>
    <w:rsid w:val="00FA01FD"/>
    <w:rsid w:val="00FA2527"/>
    <w:rsid w:val="00FA319D"/>
    <w:rsid w:val="00FA3AF2"/>
    <w:rsid w:val="00FA4959"/>
    <w:rsid w:val="00FB2069"/>
    <w:rsid w:val="00FB29D3"/>
    <w:rsid w:val="00FB7277"/>
    <w:rsid w:val="00FB740E"/>
    <w:rsid w:val="00FC1C17"/>
    <w:rsid w:val="00FC2049"/>
    <w:rsid w:val="00FC2760"/>
    <w:rsid w:val="00FC30F7"/>
    <w:rsid w:val="00FC3184"/>
    <w:rsid w:val="00FC604B"/>
    <w:rsid w:val="00FC6384"/>
    <w:rsid w:val="00FC72A9"/>
    <w:rsid w:val="00FD15D2"/>
    <w:rsid w:val="00FD1C1C"/>
    <w:rsid w:val="00FD2A54"/>
    <w:rsid w:val="00FD429F"/>
    <w:rsid w:val="00FD79E6"/>
    <w:rsid w:val="00FE02D0"/>
    <w:rsid w:val="00FE1B63"/>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A2D"/>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 w:type="table" w:customStyle="1" w:styleId="Grilledutableau11">
    <w:name w:val="Grille du tableau11"/>
    <w:basedOn w:val="TableauNormal"/>
    <w:uiPriority w:val="59"/>
    <w:rsid w:val="000773B4"/>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80EBC057ACE54AB1B2C1199F456D90D6"/>
        <w:category>
          <w:name w:val="Général"/>
          <w:gallery w:val="placeholder"/>
        </w:category>
        <w:types>
          <w:type w:val="bbPlcHdr"/>
        </w:types>
        <w:behaviors>
          <w:behavior w:val="content"/>
        </w:behaviors>
        <w:guid w:val="{BB71717F-E9AF-4C87-AC7E-BC1CFD131906}"/>
      </w:docPartPr>
      <w:docPartBody>
        <w:p w:rsidR="00B55186" w:rsidRDefault="00BC6BD0" w:rsidP="00BC6BD0">
          <w:pPr>
            <w:pStyle w:val="80EBC057ACE54AB1B2C1199F456D90D6"/>
          </w:pPr>
          <w:r w:rsidRPr="00001618">
            <w:rPr>
              <w:rFonts w:cs="Calibri"/>
              <w:b/>
              <w:bCs/>
              <w:szCs w:val="22"/>
              <w:u w:val="single"/>
            </w:rPr>
            <w:t xml:space="preserve"> A compléter</w:t>
          </w:r>
        </w:p>
      </w:docPartBody>
    </w:docPart>
    <w:docPart>
      <w:docPartPr>
        <w:name w:val="E559655209B84A77B5A484627CD53618"/>
        <w:category>
          <w:name w:val="Général"/>
          <w:gallery w:val="placeholder"/>
        </w:category>
        <w:types>
          <w:type w:val="bbPlcHdr"/>
        </w:types>
        <w:behaviors>
          <w:behavior w:val="content"/>
        </w:behaviors>
        <w:guid w:val="{1AA39C33-BB76-4057-A7BD-C5D564ABC4E7}"/>
      </w:docPartPr>
      <w:docPartBody>
        <w:p w:rsidR="00B55186" w:rsidRDefault="00BC6BD0" w:rsidP="00BC6BD0">
          <w:pPr>
            <w:pStyle w:val="E559655209B84A77B5A484627CD53618"/>
          </w:pPr>
          <w:r w:rsidRPr="00001618">
            <w:rPr>
              <w:rFonts w:cs="Calibri"/>
              <w:b/>
              <w:bCs/>
              <w:szCs w:val="22"/>
              <w:u w:val="single"/>
            </w:rPr>
            <w:t xml:space="preserve"> A compléter</w:t>
          </w:r>
        </w:p>
      </w:docPartBody>
    </w:docPart>
    <w:docPart>
      <w:docPartPr>
        <w:name w:val="78DFABFDEDB04DA4992724109D65E681"/>
        <w:category>
          <w:name w:val="Général"/>
          <w:gallery w:val="placeholder"/>
        </w:category>
        <w:types>
          <w:type w:val="bbPlcHdr"/>
        </w:types>
        <w:behaviors>
          <w:behavior w:val="content"/>
        </w:behaviors>
        <w:guid w:val="{28B2BB35-5C52-4241-804C-7A2E2AB90C71}"/>
      </w:docPartPr>
      <w:docPartBody>
        <w:p w:rsidR="00B55186" w:rsidRDefault="00BC6BD0" w:rsidP="00BC6BD0">
          <w:pPr>
            <w:pStyle w:val="78DFABFDEDB04DA4992724109D65E681"/>
          </w:pPr>
          <w:r w:rsidRPr="00001618">
            <w:rPr>
              <w:rFonts w:cs="Calibri"/>
              <w:b/>
              <w:bCs/>
              <w:szCs w:val="22"/>
              <w:u w:val="single"/>
            </w:rPr>
            <w:t xml:space="preserve"> A compléter</w:t>
          </w:r>
        </w:p>
      </w:docPartBody>
    </w:docPart>
    <w:docPart>
      <w:docPartPr>
        <w:name w:val="9DDD2DE17E524955963C99D7858B14BD"/>
        <w:category>
          <w:name w:val="Général"/>
          <w:gallery w:val="placeholder"/>
        </w:category>
        <w:types>
          <w:type w:val="bbPlcHdr"/>
        </w:types>
        <w:behaviors>
          <w:behavior w:val="content"/>
        </w:behaviors>
        <w:guid w:val="{4F30FB58-F02D-4DA9-9206-F94249B2C01A}"/>
      </w:docPartPr>
      <w:docPartBody>
        <w:p w:rsidR="00B55186" w:rsidRDefault="00BC6BD0" w:rsidP="00BC6BD0">
          <w:pPr>
            <w:pStyle w:val="9DDD2DE17E524955963C99D7858B14BD"/>
          </w:pPr>
          <w:r w:rsidRPr="00001618">
            <w:rPr>
              <w:rFonts w:cs="Calibri"/>
              <w:b/>
              <w:bCs/>
              <w:szCs w:val="22"/>
              <w:u w:val="single"/>
            </w:rPr>
            <w:t xml:space="preserve"> A compléter</w:t>
          </w:r>
        </w:p>
      </w:docPartBody>
    </w:docPart>
    <w:docPart>
      <w:docPartPr>
        <w:name w:val="CFC7884B91D44B9A8591E4D61973F473"/>
        <w:category>
          <w:name w:val="Général"/>
          <w:gallery w:val="placeholder"/>
        </w:category>
        <w:types>
          <w:type w:val="bbPlcHdr"/>
        </w:types>
        <w:behaviors>
          <w:behavior w:val="content"/>
        </w:behaviors>
        <w:guid w:val="{08418390-21B3-4BA1-B88E-CD3034E0DC43}"/>
      </w:docPartPr>
      <w:docPartBody>
        <w:p w:rsidR="00B55186" w:rsidRDefault="00BC6BD0" w:rsidP="00BC6BD0">
          <w:pPr>
            <w:pStyle w:val="CFC7884B91D44B9A8591E4D61973F473"/>
          </w:pPr>
          <w:r w:rsidRPr="00001618">
            <w:rPr>
              <w:rFonts w:cs="Calibri"/>
              <w:b/>
              <w:bCs/>
              <w:szCs w:val="22"/>
              <w:u w:val="single"/>
            </w:rPr>
            <w:t xml:space="preserve"> A compléter</w:t>
          </w:r>
        </w:p>
      </w:docPartBody>
    </w:docPart>
    <w:docPart>
      <w:docPartPr>
        <w:name w:val="C91031021F48477383E3A92B02167A22"/>
        <w:category>
          <w:name w:val="Général"/>
          <w:gallery w:val="placeholder"/>
        </w:category>
        <w:types>
          <w:type w:val="bbPlcHdr"/>
        </w:types>
        <w:behaviors>
          <w:behavior w:val="content"/>
        </w:behaviors>
        <w:guid w:val="{32CA579E-D0DD-4548-8C9B-B4FCE1141363}"/>
      </w:docPartPr>
      <w:docPartBody>
        <w:p w:rsidR="00B55186" w:rsidRDefault="00BC6BD0" w:rsidP="00BC6BD0">
          <w:pPr>
            <w:pStyle w:val="C91031021F48477383E3A92B02167A22"/>
          </w:pPr>
          <w:r w:rsidRPr="00001618">
            <w:rPr>
              <w:rFonts w:cs="Calibri"/>
              <w:b/>
              <w:bCs/>
              <w:szCs w:val="22"/>
              <w:u w:val="single"/>
            </w:rPr>
            <w:t xml:space="preserve"> A compléter</w:t>
          </w:r>
        </w:p>
      </w:docPartBody>
    </w:docPart>
    <w:docPart>
      <w:docPartPr>
        <w:name w:val="463FBA0F6D34480ABF2B75C1D8F33756"/>
        <w:category>
          <w:name w:val="Général"/>
          <w:gallery w:val="placeholder"/>
        </w:category>
        <w:types>
          <w:type w:val="bbPlcHdr"/>
        </w:types>
        <w:behaviors>
          <w:behavior w:val="content"/>
        </w:behaviors>
        <w:guid w:val="{9A009AEB-EC9C-48AA-BF64-100461C696DC}"/>
      </w:docPartPr>
      <w:docPartBody>
        <w:p w:rsidR="00B55186" w:rsidRDefault="00BC6BD0" w:rsidP="00BC6BD0">
          <w:pPr>
            <w:pStyle w:val="463FBA0F6D34480ABF2B75C1D8F33756"/>
          </w:pPr>
          <w:r w:rsidRPr="00001618">
            <w:rPr>
              <w:rFonts w:cs="Calibri"/>
              <w:b/>
              <w:bCs/>
              <w:szCs w:val="22"/>
              <w:u w:val="single"/>
            </w:rPr>
            <w:t xml:space="preserve"> A compléter</w:t>
          </w:r>
        </w:p>
      </w:docPartBody>
    </w:docPart>
    <w:docPart>
      <w:docPartPr>
        <w:name w:val="D8652B01FAB74DD38317C87DC9FE3801"/>
        <w:category>
          <w:name w:val="Général"/>
          <w:gallery w:val="placeholder"/>
        </w:category>
        <w:types>
          <w:type w:val="bbPlcHdr"/>
        </w:types>
        <w:behaviors>
          <w:behavior w:val="content"/>
        </w:behaviors>
        <w:guid w:val="{A15A9AD5-3003-42E9-9A52-019161BCDA20}"/>
      </w:docPartPr>
      <w:docPartBody>
        <w:p w:rsidR="000B3E08" w:rsidRDefault="007468EE" w:rsidP="007468EE">
          <w:pPr>
            <w:pStyle w:val="D8652B01FAB74DD38317C87DC9FE3801"/>
          </w:pPr>
          <w:r w:rsidRPr="00001618">
            <w:rPr>
              <w:rFonts w:cs="Calibri"/>
              <w:b/>
              <w:bCs/>
              <w:szCs w:val="22"/>
              <w:u w:val="single"/>
            </w:rPr>
            <w:t xml:space="preserve"> A compléter</w:t>
          </w:r>
        </w:p>
      </w:docPartBody>
    </w:docPart>
    <w:docPart>
      <w:docPartPr>
        <w:name w:val="14FE6AAE9DDC4F6F9335E280C51ED301"/>
        <w:category>
          <w:name w:val="Général"/>
          <w:gallery w:val="placeholder"/>
        </w:category>
        <w:types>
          <w:type w:val="bbPlcHdr"/>
        </w:types>
        <w:behaviors>
          <w:behavior w:val="content"/>
        </w:behaviors>
        <w:guid w:val="{62FE90F6-E8C8-4180-8289-843EE3FC950A}"/>
      </w:docPartPr>
      <w:docPartBody>
        <w:p w:rsidR="000B3E08" w:rsidRDefault="007468EE" w:rsidP="007468EE">
          <w:pPr>
            <w:pStyle w:val="14FE6AAE9DDC4F6F9335E280C51ED301"/>
          </w:pPr>
          <w:r w:rsidRPr="00001618">
            <w:rPr>
              <w:rFonts w:cs="Calibri"/>
              <w:b/>
              <w:bCs/>
              <w:szCs w:val="22"/>
              <w:u w:val="single"/>
            </w:rPr>
            <w:t xml:space="preserve"> A compléter</w:t>
          </w:r>
        </w:p>
      </w:docPartBody>
    </w:docPart>
    <w:docPart>
      <w:docPartPr>
        <w:name w:val="9195E3FEBBD242C883ABB1B34758E6FC"/>
        <w:category>
          <w:name w:val="Général"/>
          <w:gallery w:val="placeholder"/>
        </w:category>
        <w:types>
          <w:type w:val="bbPlcHdr"/>
        </w:types>
        <w:behaviors>
          <w:behavior w:val="content"/>
        </w:behaviors>
        <w:guid w:val="{9C5C681F-14EA-40DA-B6E1-31A82BEEA615}"/>
      </w:docPartPr>
      <w:docPartBody>
        <w:p w:rsidR="000B3E08" w:rsidRDefault="007468EE" w:rsidP="007468EE">
          <w:pPr>
            <w:pStyle w:val="9195E3FEBBD242C883ABB1B34758E6FC"/>
          </w:pPr>
          <w:r w:rsidRPr="00001618">
            <w:rPr>
              <w:rFonts w:cs="Calibri"/>
              <w:b/>
              <w:bCs/>
              <w:szCs w:val="22"/>
              <w:u w:val="single"/>
            </w:rPr>
            <w:t xml:space="preserve"> A compléter</w:t>
          </w:r>
        </w:p>
      </w:docPartBody>
    </w:docPart>
    <w:docPart>
      <w:docPartPr>
        <w:name w:val="CCFE44BCECF647008F90928BBC68565B"/>
        <w:category>
          <w:name w:val="Général"/>
          <w:gallery w:val="placeholder"/>
        </w:category>
        <w:types>
          <w:type w:val="bbPlcHdr"/>
        </w:types>
        <w:behaviors>
          <w:behavior w:val="content"/>
        </w:behaviors>
        <w:guid w:val="{49F484E3-A746-4DB3-990D-C58445CC252A}"/>
      </w:docPartPr>
      <w:docPartBody>
        <w:p w:rsidR="000B3E08" w:rsidRDefault="007468EE" w:rsidP="007468EE">
          <w:pPr>
            <w:pStyle w:val="CCFE44BCECF647008F90928BBC68565B"/>
          </w:pPr>
          <w:r w:rsidRPr="00001618">
            <w:rPr>
              <w:rFonts w:cs="Calibri"/>
              <w:b/>
              <w:bCs/>
              <w:szCs w:val="22"/>
              <w:u w:val="single"/>
            </w:rPr>
            <w:t xml:space="preserve"> A compléter</w:t>
          </w:r>
        </w:p>
      </w:docPartBody>
    </w:docPart>
    <w:docPart>
      <w:docPartPr>
        <w:name w:val="FB8DA9082D624068846FF1AE8893CEC4"/>
        <w:category>
          <w:name w:val="Général"/>
          <w:gallery w:val="placeholder"/>
        </w:category>
        <w:types>
          <w:type w:val="bbPlcHdr"/>
        </w:types>
        <w:behaviors>
          <w:behavior w:val="content"/>
        </w:behaviors>
        <w:guid w:val="{EE1A51F3-64E9-4DBB-98A4-16747AB625CD}"/>
      </w:docPartPr>
      <w:docPartBody>
        <w:p w:rsidR="000B3E08" w:rsidRDefault="007468EE" w:rsidP="007468EE">
          <w:pPr>
            <w:pStyle w:val="FB8DA9082D624068846FF1AE8893CEC4"/>
          </w:pPr>
          <w:r w:rsidRPr="00001618">
            <w:rPr>
              <w:rFonts w:cs="Calibri"/>
              <w:b/>
              <w:bCs/>
              <w:szCs w:val="22"/>
              <w:u w:val="single"/>
            </w:rPr>
            <w:t xml:space="preserve"> A compléter</w:t>
          </w:r>
        </w:p>
      </w:docPartBody>
    </w:docPart>
    <w:docPart>
      <w:docPartPr>
        <w:name w:val="64BE60D31E0C40599EBCF11438A0F38F"/>
        <w:category>
          <w:name w:val="Général"/>
          <w:gallery w:val="placeholder"/>
        </w:category>
        <w:types>
          <w:type w:val="bbPlcHdr"/>
        </w:types>
        <w:behaviors>
          <w:behavior w:val="content"/>
        </w:behaviors>
        <w:guid w:val="{43B2537C-C8F5-4DA8-83F0-553C3C5865AD}"/>
      </w:docPartPr>
      <w:docPartBody>
        <w:p w:rsidR="000B3E08" w:rsidRDefault="007468EE" w:rsidP="007468EE">
          <w:pPr>
            <w:pStyle w:val="64BE60D31E0C40599EBCF11438A0F38F"/>
          </w:pPr>
          <w:r w:rsidRPr="00001618">
            <w:rPr>
              <w:rFonts w:cs="Calibri"/>
              <w:b/>
              <w:bCs/>
              <w:szCs w:val="22"/>
              <w:u w:val="single"/>
            </w:rPr>
            <w:t xml:space="preserve"> A compléter</w:t>
          </w:r>
        </w:p>
      </w:docPartBody>
    </w:docPart>
    <w:docPart>
      <w:docPartPr>
        <w:name w:val="C256B7723A664823A2584983432F59B6"/>
        <w:category>
          <w:name w:val="Général"/>
          <w:gallery w:val="placeholder"/>
        </w:category>
        <w:types>
          <w:type w:val="bbPlcHdr"/>
        </w:types>
        <w:behaviors>
          <w:behavior w:val="content"/>
        </w:behaviors>
        <w:guid w:val="{4FC6C95A-B6CF-488C-AA8B-84D6797C1AAB}"/>
      </w:docPartPr>
      <w:docPartBody>
        <w:p w:rsidR="000B3E08" w:rsidRDefault="007468EE" w:rsidP="007468EE">
          <w:pPr>
            <w:pStyle w:val="C256B7723A664823A2584983432F59B6"/>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876BD"/>
    <w:rsid w:val="000B3E08"/>
    <w:rsid w:val="000B6187"/>
    <w:rsid w:val="000D52F0"/>
    <w:rsid w:val="000F6B29"/>
    <w:rsid w:val="001016E1"/>
    <w:rsid w:val="00111F1A"/>
    <w:rsid w:val="001C61C9"/>
    <w:rsid w:val="001E1E50"/>
    <w:rsid w:val="002044F2"/>
    <w:rsid w:val="0022651E"/>
    <w:rsid w:val="002D35D0"/>
    <w:rsid w:val="004A0445"/>
    <w:rsid w:val="005026C8"/>
    <w:rsid w:val="00503388"/>
    <w:rsid w:val="00546212"/>
    <w:rsid w:val="005C641F"/>
    <w:rsid w:val="00600EA2"/>
    <w:rsid w:val="00612CDC"/>
    <w:rsid w:val="00665FBE"/>
    <w:rsid w:val="007468EE"/>
    <w:rsid w:val="00754638"/>
    <w:rsid w:val="00766417"/>
    <w:rsid w:val="007A4B8D"/>
    <w:rsid w:val="007C46F4"/>
    <w:rsid w:val="0080261C"/>
    <w:rsid w:val="00845A64"/>
    <w:rsid w:val="0089126D"/>
    <w:rsid w:val="00905CB7"/>
    <w:rsid w:val="00950CC9"/>
    <w:rsid w:val="009F4F22"/>
    <w:rsid w:val="00A7693B"/>
    <w:rsid w:val="00AA798A"/>
    <w:rsid w:val="00AD0B8C"/>
    <w:rsid w:val="00AE6659"/>
    <w:rsid w:val="00B221E5"/>
    <w:rsid w:val="00B55186"/>
    <w:rsid w:val="00B61544"/>
    <w:rsid w:val="00BC6BD0"/>
    <w:rsid w:val="00BD382C"/>
    <w:rsid w:val="00C20EAD"/>
    <w:rsid w:val="00CC2B36"/>
    <w:rsid w:val="00CD0C60"/>
    <w:rsid w:val="00CE7DC9"/>
    <w:rsid w:val="00CF6300"/>
    <w:rsid w:val="00D42E12"/>
    <w:rsid w:val="00D8759E"/>
    <w:rsid w:val="00E16665"/>
    <w:rsid w:val="00EB4664"/>
    <w:rsid w:val="00F2717E"/>
    <w:rsid w:val="00F40DA0"/>
    <w:rsid w:val="00F47C79"/>
    <w:rsid w:val="00FC13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D0B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80EBC057ACE54AB1B2C1199F456D90D6">
    <w:name w:val="80EBC057ACE54AB1B2C1199F456D90D6"/>
    <w:rsid w:val="00BC6BD0"/>
    <w:pPr>
      <w:spacing w:line="278" w:lineRule="auto"/>
    </w:pPr>
    <w:rPr>
      <w:sz w:val="24"/>
      <w:szCs w:val="24"/>
    </w:rPr>
  </w:style>
  <w:style w:type="paragraph" w:customStyle="1" w:styleId="E559655209B84A77B5A484627CD53618">
    <w:name w:val="E559655209B84A77B5A484627CD53618"/>
    <w:rsid w:val="00BC6BD0"/>
    <w:pPr>
      <w:spacing w:line="278" w:lineRule="auto"/>
    </w:pPr>
    <w:rPr>
      <w:sz w:val="24"/>
      <w:szCs w:val="24"/>
    </w:rPr>
  </w:style>
  <w:style w:type="paragraph" w:customStyle="1" w:styleId="78DFABFDEDB04DA4992724109D65E681">
    <w:name w:val="78DFABFDEDB04DA4992724109D65E681"/>
    <w:rsid w:val="00BC6BD0"/>
    <w:pPr>
      <w:spacing w:line="278" w:lineRule="auto"/>
    </w:pPr>
    <w:rPr>
      <w:sz w:val="24"/>
      <w:szCs w:val="24"/>
    </w:rPr>
  </w:style>
  <w:style w:type="paragraph" w:customStyle="1" w:styleId="9DDD2DE17E524955963C99D7858B14BD">
    <w:name w:val="9DDD2DE17E524955963C99D7858B14BD"/>
    <w:rsid w:val="00BC6BD0"/>
    <w:pPr>
      <w:spacing w:line="278" w:lineRule="auto"/>
    </w:pPr>
    <w:rPr>
      <w:sz w:val="24"/>
      <w:szCs w:val="24"/>
    </w:rPr>
  </w:style>
  <w:style w:type="paragraph" w:customStyle="1" w:styleId="CFC7884B91D44B9A8591E4D61973F473">
    <w:name w:val="CFC7884B91D44B9A8591E4D61973F473"/>
    <w:rsid w:val="00BC6BD0"/>
    <w:pPr>
      <w:spacing w:line="278" w:lineRule="auto"/>
    </w:pPr>
    <w:rPr>
      <w:sz w:val="24"/>
      <w:szCs w:val="24"/>
    </w:rPr>
  </w:style>
  <w:style w:type="paragraph" w:customStyle="1" w:styleId="C91031021F48477383E3A92B02167A22">
    <w:name w:val="C91031021F48477383E3A92B02167A22"/>
    <w:rsid w:val="00BC6BD0"/>
    <w:pPr>
      <w:spacing w:line="278" w:lineRule="auto"/>
    </w:pPr>
    <w:rPr>
      <w:sz w:val="24"/>
      <w:szCs w:val="24"/>
    </w:rPr>
  </w:style>
  <w:style w:type="paragraph" w:customStyle="1" w:styleId="463FBA0F6D34480ABF2B75C1D8F33756">
    <w:name w:val="463FBA0F6D34480ABF2B75C1D8F33756"/>
    <w:rsid w:val="00BC6BD0"/>
    <w:pPr>
      <w:spacing w:line="278" w:lineRule="auto"/>
    </w:pPr>
    <w:rPr>
      <w:sz w:val="24"/>
      <w:szCs w:val="24"/>
    </w:rPr>
  </w:style>
  <w:style w:type="paragraph" w:customStyle="1" w:styleId="D8652B01FAB74DD38317C87DC9FE3801">
    <w:name w:val="D8652B01FAB74DD38317C87DC9FE3801"/>
    <w:rsid w:val="007468EE"/>
    <w:pPr>
      <w:spacing w:line="278" w:lineRule="auto"/>
    </w:pPr>
    <w:rPr>
      <w:sz w:val="24"/>
      <w:szCs w:val="24"/>
    </w:rPr>
  </w:style>
  <w:style w:type="paragraph" w:customStyle="1" w:styleId="14FE6AAE9DDC4F6F9335E280C51ED301">
    <w:name w:val="14FE6AAE9DDC4F6F9335E280C51ED301"/>
    <w:rsid w:val="007468EE"/>
    <w:pPr>
      <w:spacing w:line="278" w:lineRule="auto"/>
    </w:pPr>
    <w:rPr>
      <w:sz w:val="24"/>
      <w:szCs w:val="24"/>
    </w:rPr>
  </w:style>
  <w:style w:type="paragraph" w:customStyle="1" w:styleId="9195E3FEBBD242C883ABB1B34758E6FC">
    <w:name w:val="9195E3FEBBD242C883ABB1B34758E6FC"/>
    <w:rsid w:val="007468EE"/>
    <w:pPr>
      <w:spacing w:line="278" w:lineRule="auto"/>
    </w:pPr>
    <w:rPr>
      <w:sz w:val="24"/>
      <w:szCs w:val="24"/>
    </w:rPr>
  </w:style>
  <w:style w:type="paragraph" w:customStyle="1" w:styleId="CCFE44BCECF647008F90928BBC68565B">
    <w:name w:val="CCFE44BCECF647008F90928BBC68565B"/>
    <w:rsid w:val="007468EE"/>
    <w:pPr>
      <w:spacing w:line="278" w:lineRule="auto"/>
    </w:pPr>
    <w:rPr>
      <w:sz w:val="24"/>
      <w:szCs w:val="24"/>
    </w:rPr>
  </w:style>
  <w:style w:type="paragraph" w:customStyle="1" w:styleId="FB8DA9082D624068846FF1AE8893CEC4">
    <w:name w:val="FB8DA9082D624068846FF1AE8893CEC4"/>
    <w:rsid w:val="007468EE"/>
    <w:pPr>
      <w:spacing w:line="278" w:lineRule="auto"/>
    </w:pPr>
    <w:rPr>
      <w:sz w:val="24"/>
      <w:szCs w:val="24"/>
    </w:rPr>
  </w:style>
  <w:style w:type="paragraph" w:customStyle="1" w:styleId="64BE60D31E0C40599EBCF11438A0F38F">
    <w:name w:val="64BE60D31E0C40599EBCF11438A0F38F"/>
    <w:rsid w:val="007468EE"/>
    <w:pPr>
      <w:spacing w:line="278" w:lineRule="auto"/>
    </w:pPr>
    <w:rPr>
      <w:sz w:val="24"/>
      <w:szCs w:val="24"/>
    </w:rPr>
  </w:style>
  <w:style w:type="paragraph" w:customStyle="1" w:styleId="C256B7723A664823A2584983432F59B6">
    <w:name w:val="C256B7723A664823A2584983432F59B6"/>
    <w:rsid w:val="007468E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494EA6-4747-4819-BAAC-58D29B2364E7}">
  <ds:schemaRefs>
    <ds:schemaRef ds:uri="http://schemas.microsoft.com/sharepoint/v3/contenttype/forms"/>
  </ds:schemaRefs>
</ds:datastoreItem>
</file>

<file path=customXml/itemProps2.xml><?xml version="1.0" encoding="utf-8"?>
<ds:datastoreItem xmlns:ds="http://schemas.openxmlformats.org/officeDocument/2006/customXml" ds:itemID="{E70E8841-8A9E-439E-881F-ADE782F0DC78}">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customXml/itemProps3.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4.xml><?xml version="1.0" encoding="utf-8"?>
<ds:datastoreItem xmlns:ds="http://schemas.openxmlformats.org/officeDocument/2006/customXml" ds:itemID="{B3A4E5BB-725F-4DAD-A6B1-7953ABCE4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BASE AE</Template>
  <TotalTime>26</TotalTime>
  <Pages>9</Pages>
  <Words>1841</Words>
  <Characters>10127</Characters>
  <Application>Microsoft Office Word</Application>
  <DocSecurity>0</DocSecurity>
  <Lines>84</Lines>
  <Paragraphs>23</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11945</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HAU Helene</cp:lastModifiedBy>
  <cp:revision>33</cp:revision>
  <cp:lastPrinted>2016-07-06T12:55:00Z</cp:lastPrinted>
  <dcterms:created xsi:type="dcterms:W3CDTF">2026-03-04T11:36:00Z</dcterms:created>
  <dcterms:modified xsi:type="dcterms:W3CDTF">2026-08-28T14:49:00Z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